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22C4" w:rsidR="005867D0" w:rsidP="001A669A" w:rsidRDefault="005867D0" w14:paraId="4FD910C6" w14:textId="77777777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2122C4" w:rsidR="000F4149" w:rsidP="001A669A" w:rsidRDefault="000F4149" w14:paraId="4FD910C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REPUBLIKA HRVATSKA</w:t>
      </w:r>
    </w:p>
    <w:p w:rsidRPr="002122C4" w:rsidR="000F4149" w:rsidP="001A669A" w:rsidRDefault="000F4149" w14:paraId="4FD910C8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2122C4" w:rsidR="000F4149" w:rsidP="001A669A" w:rsidRDefault="000F4149" w14:paraId="4FD910C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 xml:space="preserve">Zagreb, Amruševa 2/II                                          </w:t>
      </w:r>
      <w:r w:rsidRPr="002122C4">
        <w:rPr>
          <w:rFonts w:ascii="Times New Roman" w:hAnsi="Times New Roman" w:cs="Times New Roman"/>
          <w:sz w:val="24"/>
          <w:szCs w:val="24"/>
        </w:rPr>
        <w:tab/>
      </w:r>
      <w:r w:rsidRPr="002122C4">
        <w:rPr>
          <w:rFonts w:ascii="Times New Roman" w:hAnsi="Times New Roman" w:cs="Times New Roman"/>
          <w:sz w:val="24"/>
          <w:szCs w:val="24"/>
        </w:rPr>
        <w:tab/>
      </w:r>
      <w:r w:rsidRPr="002122C4">
        <w:rPr>
          <w:rFonts w:ascii="Times New Roman" w:hAnsi="Times New Roman" w:cs="Times New Roman"/>
          <w:sz w:val="24"/>
          <w:szCs w:val="24"/>
        </w:rPr>
        <w:tab/>
      </w:r>
      <w:r w:rsidRPr="002122C4">
        <w:rPr>
          <w:rFonts w:ascii="Times New Roman" w:hAnsi="Times New Roman" w:cs="Times New Roman"/>
          <w:sz w:val="24"/>
          <w:szCs w:val="24"/>
        </w:rPr>
        <w:tab/>
      </w:r>
    </w:p>
    <w:p w:rsidRPr="002122C4" w:rsidR="000F4149" w:rsidP="001A669A" w:rsidRDefault="000F4149" w14:paraId="4FD910CA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22C4" w:rsidR="000F4149" w:rsidP="004E0887" w:rsidRDefault="000F4149" w14:paraId="4FD910CB" w14:textId="777777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Pr="002122C4" w:rsidR="000F4149" w:rsidP="001A669A" w:rsidRDefault="000F4149" w14:paraId="4FD910C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22C4" w:rsidR="000F4149" w:rsidP="00C61334" w:rsidRDefault="000F4149" w14:paraId="4FD910CD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Z A P I S N I K</w:t>
      </w:r>
    </w:p>
    <w:p w:rsidRPr="002122C4" w:rsidR="000F4149" w:rsidP="00C61334" w:rsidRDefault="000F4149" w14:paraId="4FD910CE" w14:textId="5513E5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 xml:space="preserve">s ročišta za ispitivanje tražbina, u </w:t>
      </w:r>
      <w:proofErr w:type="spellStart"/>
      <w:r w:rsidRPr="002122C4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Pr="002122C4">
        <w:rPr>
          <w:rFonts w:ascii="Times New Roman" w:hAnsi="Times New Roman" w:cs="Times New Roman"/>
          <w:sz w:val="24"/>
          <w:szCs w:val="24"/>
        </w:rPr>
        <w:t xml:space="preserve"> postupku nad </w:t>
      </w:r>
      <w:r w:rsidRPr="005D5879">
        <w:rPr>
          <w:rFonts w:ascii="Times New Roman" w:hAnsi="Times New Roman" w:cs="Times New Roman"/>
          <w:sz w:val="24"/>
          <w:szCs w:val="24"/>
        </w:rPr>
        <w:t xml:space="preserve">dužnikom </w:t>
      </w:r>
      <w:r w:rsidRPr="005D5879" w:rsidR="005D5879">
        <w:rPr>
          <w:rFonts w:ascii="Times New Roman" w:hAnsi="Times New Roman" w:cs="Times New Roman"/>
          <w:sz w:val="24"/>
          <w:szCs w:val="24"/>
        </w:rPr>
        <w:t>CENTROGRADNJA d.o.o., Zagreb, 2. Plemićko 12, OIB: 04722246743</w:t>
      </w:r>
      <w:r w:rsidRPr="005D5879" w:rsidR="006D3EED">
        <w:rPr>
          <w:rFonts w:ascii="Times New Roman" w:hAnsi="Times New Roman" w:cs="Times New Roman"/>
          <w:sz w:val="24"/>
          <w:szCs w:val="24"/>
        </w:rPr>
        <w:t>, sastavljen pri</w:t>
      </w:r>
      <w:r w:rsidRPr="005D5879" w:rsidR="00166752">
        <w:rPr>
          <w:rFonts w:ascii="Times New Roman" w:hAnsi="Times New Roman" w:cs="Times New Roman"/>
          <w:sz w:val="24"/>
          <w:szCs w:val="24"/>
        </w:rPr>
        <w:t xml:space="preserve"> Trgovačkom</w:t>
      </w:r>
      <w:r w:rsidRPr="002122C4" w:rsidR="00166752">
        <w:rPr>
          <w:rFonts w:ascii="Times New Roman" w:hAnsi="Times New Roman" w:cs="Times New Roman"/>
          <w:sz w:val="24"/>
          <w:szCs w:val="24"/>
        </w:rPr>
        <w:t xml:space="preserve"> sudu u Zagrebu </w:t>
      </w:r>
      <w:r w:rsidR="00D60CCF">
        <w:rPr>
          <w:rFonts w:ascii="Times New Roman" w:hAnsi="Times New Roman" w:cs="Times New Roman"/>
          <w:sz w:val="24"/>
          <w:szCs w:val="24"/>
        </w:rPr>
        <w:t>6</w:t>
      </w:r>
      <w:r w:rsidRPr="002122C4" w:rsidR="006D3EED">
        <w:rPr>
          <w:rFonts w:ascii="Times New Roman" w:hAnsi="Times New Roman" w:cs="Times New Roman"/>
          <w:sz w:val="24"/>
          <w:szCs w:val="24"/>
        </w:rPr>
        <w:t xml:space="preserve">. </w:t>
      </w:r>
      <w:r w:rsidR="00D60CCF">
        <w:rPr>
          <w:rFonts w:ascii="Times New Roman" w:hAnsi="Times New Roman" w:cs="Times New Roman"/>
          <w:sz w:val="24"/>
          <w:szCs w:val="24"/>
        </w:rPr>
        <w:t>listopada</w:t>
      </w:r>
      <w:r w:rsidR="005B1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2C4">
        <w:rPr>
          <w:rFonts w:ascii="Times New Roman" w:hAnsi="Times New Roman" w:cs="Times New Roman"/>
          <w:sz w:val="24"/>
          <w:szCs w:val="24"/>
        </w:rPr>
        <w:t>20</w:t>
      </w:r>
      <w:r w:rsidR="005D5879">
        <w:rPr>
          <w:rFonts w:ascii="Times New Roman" w:hAnsi="Times New Roman" w:cs="Times New Roman"/>
          <w:sz w:val="24"/>
          <w:szCs w:val="24"/>
        </w:rPr>
        <w:t>20</w:t>
      </w:r>
      <w:proofErr w:type="spellEnd"/>
      <w:r w:rsidRPr="002122C4">
        <w:rPr>
          <w:rFonts w:ascii="Times New Roman" w:hAnsi="Times New Roman" w:cs="Times New Roman"/>
          <w:sz w:val="24"/>
          <w:szCs w:val="24"/>
        </w:rPr>
        <w:t>.</w:t>
      </w:r>
    </w:p>
    <w:p w:rsidRPr="002122C4" w:rsidR="00DF5DAB" w:rsidP="00DF5DAB" w:rsidRDefault="00DF5DAB" w14:paraId="4FD910C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22C4" w:rsidR="005867D0" w:rsidP="001A669A" w:rsidRDefault="005867D0" w14:paraId="4FD910D0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22C4" w:rsidR="000F4149" w:rsidP="001A669A" w:rsidRDefault="000F4149" w14:paraId="4FD910D1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Nazočni od suda:</w:t>
      </w:r>
    </w:p>
    <w:p w:rsidRPr="002122C4" w:rsidR="000F4149" w:rsidP="001A669A" w:rsidRDefault="000F4149" w14:paraId="4FD910D2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Sudac</w:t>
      </w:r>
      <w:r w:rsidRPr="002122C4" w:rsidR="00166752">
        <w:rPr>
          <w:rFonts w:ascii="Times New Roman" w:hAnsi="Times New Roman" w:cs="Times New Roman"/>
          <w:sz w:val="24"/>
          <w:szCs w:val="24"/>
        </w:rPr>
        <w:t>:</w:t>
      </w:r>
      <w:r w:rsidRPr="002122C4">
        <w:rPr>
          <w:rFonts w:ascii="Times New Roman" w:hAnsi="Times New Roman" w:cs="Times New Roman"/>
          <w:sz w:val="24"/>
          <w:szCs w:val="24"/>
        </w:rPr>
        <w:t xml:space="preserve"> </w:t>
      </w:r>
      <w:r w:rsidRPr="002122C4" w:rsidR="0086553F">
        <w:rPr>
          <w:rFonts w:ascii="Times New Roman" w:hAnsi="Times New Roman" w:cs="Times New Roman"/>
          <w:sz w:val="24"/>
          <w:szCs w:val="24"/>
        </w:rPr>
        <w:t>Nikolina Dorić Hadžisejdić</w:t>
      </w:r>
    </w:p>
    <w:p w:rsidRPr="002122C4" w:rsidR="000F4149" w:rsidP="001A669A" w:rsidRDefault="0020696E" w14:paraId="4FD910D3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Zapisničar</w:t>
      </w:r>
      <w:r w:rsidRPr="002122C4" w:rsidR="000F4149">
        <w:rPr>
          <w:rFonts w:ascii="Times New Roman" w:hAnsi="Times New Roman" w:cs="Times New Roman"/>
          <w:sz w:val="24"/>
          <w:szCs w:val="24"/>
        </w:rPr>
        <w:t xml:space="preserve">: </w:t>
      </w:r>
      <w:r w:rsidRPr="002122C4" w:rsidR="00330B62">
        <w:rPr>
          <w:rFonts w:ascii="Times New Roman" w:hAnsi="Times New Roman" w:cs="Times New Roman"/>
          <w:sz w:val="24"/>
          <w:szCs w:val="24"/>
        </w:rPr>
        <w:t>Valentina Gabud</w:t>
      </w:r>
    </w:p>
    <w:p w:rsidRPr="002122C4" w:rsidR="000F4149" w:rsidP="001A669A" w:rsidRDefault="000F4149" w14:paraId="4FD910D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22C4" w:rsidR="000F4149" w:rsidP="001A669A" w:rsidRDefault="000F4149" w14:paraId="4FD910D5" w14:textId="0C8474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 xml:space="preserve">Započeto u </w:t>
      </w:r>
      <w:proofErr w:type="spellStart"/>
      <w:r w:rsidR="00AF47BF">
        <w:rPr>
          <w:rFonts w:ascii="Times New Roman" w:hAnsi="Times New Roman" w:cs="Times New Roman"/>
          <w:sz w:val="24"/>
          <w:szCs w:val="24"/>
        </w:rPr>
        <w:t>11</w:t>
      </w:r>
      <w:proofErr w:type="spellEnd"/>
      <w:r w:rsidRPr="002122C4" w:rsidR="00277059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="00EF2710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2122C4" w:rsidR="00A916C3">
        <w:rPr>
          <w:rFonts w:ascii="Times New Roman" w:hAnsi="Times New Roman" w:cs="Times New Roman"/>
          <w:sz w:val="24"/>
          <w:szCs w:val="24"/>
        </w:rPr>
        <w:t xml:space="preserve"> </w:t>
      </w:r>
      <w:r w:rsidRPr="002122C4">
        <w:rPr>
          <w:rFonts w:ascii="Times New Roman" w:hAnsi="Times New Roman" w:cs="Times New Roman"/>
          <w:sz w:val="24"/>
          <w:szCs w:val="24"/>
        </w:rPr>
        <w:t>sati</w:t>
      </w:r>
    </w:p>
    <w:p w:rsidRPr="002122C4" w:rsidR="005867D0" w:rsidP="001A669A" w:rsidRDefault="005867D0" w14:paraId="4FD910D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22C4" w:rsidR="00166752" w:rsidP="001A669A" w:rsidRDefault="00CC1432" w14:paraId="4FD910D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Sud otvara ročište za ispitivanje tražbina</w:t>
      </w:r>
      <w:r w:rsidRPr="002122C4" w:rsidR="00166752">
        <w:rPr>
          <w:rFonts w:ascii="Times New Roman" w:hAnsi="Times New Roman" w:cs="Times New Roman"/>
          <w:sz w:val="24"/>
          <w:szCs w:val="24"/>
        </w:rPr>
        <w:t>.</w:t>
      </w:r>
    </w:p>
    <w:p w:rsidRPr="002122C4" w:rsidR="00166752" w:rsidP="001A669A" w:rsidRDefault="00166752" w14:paraId="4FD910D8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22C4" w:rsidR="00CC1432" w:rsidP="001A669A" w:rsidRDefault="00166752" w14:paraId="4FD910D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R</w:t>
      </w:r>
      <w:r w:rsidRPr="002122C4" w:rsidR="00CC1432">
        <w:rPr>
          <w:rFonts w:ascii="Times New Roman" w:hAnsi="Times New Roman" w:cs="Times New Roman"/>
          <w:sz w:val="24"/>
          <w:szCs w:val="24"/>
        </w:rPr>
        <w:t>očište je javno.</w:t>
      </w:r>
    </w:p>
    <w:p w:rsidRPr="002122C4" w:rsidR="006D3EED" w:rsidP="001A669A" w:rsidRDefault="006D3EED" w14:paraId="4FD910DA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22C4" w:rsidR="006D3EED" w:rsidP="001A669A" w:rsidRDefault="000F4149" w14:paraId="4FD910DB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 xml:space="preserve">Utvrđuje se </w:t>
      </w:r>
      <w:r w:rsidRPr="002122C4" w:rsidR="00166752">
        <w:rPr>
          <w:rFonts w:ascii="Times New Roman" w:hAnsi="Times New Roman" w:cs="Times New Roman"/>
          <w:sz w:val="24"/>
          <w:szCs w:val="24"/>
        </w:rPr>
        <w:t xml:space="preserve">da </w:t>
      </w:r>
      <w:r w:rsidRPr="002122C4" w:rsidR="006D3EED">
        <w:rPr>
          <w:rFonts w:ascii="Times New Roman" w:hAnsi="Times New Roman" w:cs="Times New Roman"/>
          <w:sz w:val="24"/>
          <w:szCs w:val="24"/>
        </w:rPr>
        <w:t xml:space="preserve">su </w:t>
      </w:r>
      <w:r w:rsidRPr="002122C4" w:rsidR="00CC1432">
        <w:rPr>
          <w:rFonts w:ascii="Times New Roman" w:hAnsi="Times New Roman" w:cs="Times New Roman"/>
          <w:sz w:val="24"/>
          <w:szCs w:val="24"/>
        </w:rPr>
        <w:t xml:space="preserve">na ročište </w:t>
      </w:r>
      <w:r w:rsidRPr="002122C4">
        <w:rPr>
          <w:rFonts w:ascii="Times New Roman" w:hAnsi="Times New Roman" w:cs="Times New Roman"/>
          <w:sz w:val="24"/>
          <w:szCs w:val="24"/>
        </w:rPr>
        <w:t>pristupi</w:t>
      </w:r>
      <w:r w:rsidRPr="002122C4" w:rsidR="006D3EED">
        <w:rPr>
          <w:rFonts w:ascii="Times New Roman" w:hAnsi="Times New Roman" w:cs="Times New Roman"/>
          <w:sz w:val="24"/>
          <w:szCs w:val="24"/>
        </w:rPr>
        <w:t>li:</w:t>
      </w:r>
    </w:p>
    <w:p w:rsidRPr="002122C4" w:rsidR="006D3EED" w:rsidP="001A669A" w:rsidRDefault="006D3EED" w14:paraId="4FD910D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22C4" w:rsidR="000F4149" w:rsidP="001A669A" w:rsidRDefault="006D3EED" w14:paraId="4FD910DD" w14:textId="002088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P</w:t>
      </w:r>
      <w:r w:rsidRPr="002122C4" w:rsidR="000F4149">
        <w:rPr>
          <w:rFonts w:ascii="Times New Roman" w:hAnsi="Times New Roman" w:cs="Times New Roman"/>
          <w:sz w:val="24"/>
          <w:szCs w:val="24"/>
        </w:rPr>
        <w:t>ovjerenik</w:t>
      </w:r>
      <w:r w:rsidRPr="002122C4" w:rsidR="00B259C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5D5879">
        <w:rPr>
          <w:rFonts w:ascii="Times New Roman" w:hAnsi="Times New Roman" w:cs="Times New Roman"/>
          <w:sz w:val="24"/>
          <w:szCs w:val="24"/>
        </w:rPr>
        <w:t>Vidonija</w:t>
      </w:r>
      <w:proofErr w:type="spellEnd"/>
      <w:r w:rsidR="005D5879">
        <w:rPr>
          <w:rFonts w:ascii="Times New Roman" w:hAnsi="Times New Roman" w:cs="Times New Roman"/>
          <w:sz w:val="24"/>
          <w:szCs w:val="24"/>
        </w:rPr>
        <w:t xml:space="preserve"> Miletić </w:t>
      </w:r>
      <w:proofErr w:type="spellStart"/>
      <w:r w:rsidR="005D5879">
        <w:rPr>
          <w:rFonts w:ascii="Times New Roman" w:hAnsi="Times New Roman" w:cs="Times New Roman"/>
          <w:sz w:val="24"/>
          <w:szCs w:val="24"/>
        </w:rPr>
        <w:t>Plukavec</w:t>
      </w:r>
      <w:proofErr w:type="spellEnd"/>
      <w:r w:rsidRPr="002122C4" w:rsidR="005B16A6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2122C4" w:rsidR="006D3EED" w:rsidP="00DF5DAB" w:rsidRDefault="006D3EED" w14:paraId="4FD910DE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EF2710" w:rsidR="007A04BB" w:rsidP="007A04BB" w:rsidRDefault="007A04BB" w14:paraId="4FD910E0" w14:textId="1EA9951C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EF2710">
        <w:rPr>
          <w:rFonts w:ascii="Times New Roman" w:hAnsi="Times New Roman" w:cs="Times New Roman"/>
          <w:sz w:val="24"/>
          <w:szCs w:val="24"/>
        </w:rPr>
        <w:t xml:space="preserve">Dužnik: </w:t>
      </w:r>
      <w:r w:rsidRPr="00EF2710" w:rsidR="00EF2710">
        <w:rPr>
          <w:rFonts w:ascii="Times New Roman" w:hAnsi="Times New Roman" w:cs="Times New Roman"/>
          <w:sz w:val="24"/>
          <w:szCs w:val="24"/>
        </w:rPr>
        <w:t>punomoćnica Katarina Šentija odvjetnica u OD Jujnović Lučić, Marković, punomoć u spisu</w:t>
      </w:r>
      <w:r w:rsidRPr="00EF2710" w:rsidR="00611CCC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2122C4" w:rsidR="007A04BB" w:rsidP="007A04BB" w:rsidRDefault="007A04BB" w14:paraId="4FD910E1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7A04BB" w:rsidP="007A04BB" w:rsidRDefault="007A04BB" w14:paraId="4FD910E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Vjerovnici:</w:t>
      </w:r>
    </w:p>
    <w:p w:rsidRPr="00EF2710" w:rsidR="007A04BB" w:rsidP="00AD425C" w:rsidRDefault="007A04BB" w14:paraId="4FD910F4" w14:textId="28EEB0D1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710">
        <w:rPr>
          <w:rFonts w:ascii="Times New Roman" w:hAnsi="Times New Roman" w:cs="Times New Roman"/>
          <w:sz w:val="24"/>
          <w:szCs w:val="24"/>
        </w:rPr>
        <w:t xml:space="preserve">RH, MINISTARSTVO FINANCIJA, POREZNA UPRAVA – </w:t>
      </w:r>
      <w:r w:rsidRPr="00EF2710" w:rsidR="00EF2710">
        <w:rPr>
          <w:rFonts w:ascii="Times New Roman" w:hAnsi="Times New Roman" w:cs="Times New Roman"/>
          <w:sz w:val="24"/>
          <w:szCs w:val="24"/>
        </w:rPr>
        <w:t>zastupnica po zakonu Tanja Šušak</w:t>
      </w:r>
      <w:r w:rsidRPr="00EF2710">
        <w:rPr>
          <w:rFonts w:ascii="Times New Roman" w:hAnsi="Times New Roman" w:cs="Times New Roman"/>
          <w:sz w:val="24"/>
          <w:szCs w:val="24"/>
        </w:rPr>
        <w:t xml:space="preserve">, zamjenica </w:t>
      </w:r>
      <w:proofErr w:type="spellStart"/>
      <w:r w:rsidRPr="00EF2710">
        <w:rPr>
          <w:rFonts w:ascii="Times New Roman" w:hAnsi="Times New Roman" w:cs="Times New Roman"/>
          <w:sz w:val="24"/>
          <w:szCs w:val="24"/>
        </w:rPr>
        <w:t>ŽDO</w:t>
      </w:r>
      <w:proofErr w:type="spellEnd"/>
      <w:r w:rsidRPr="00EF2710">
        <w:rPr>
          <w:rFonts w:ascii="Times New Roman" w:hAnsi="Times New Roman" w:cs="Times New Roman"/>
          <w:sz w:val="24"/>
          <w:szCs w:val="24"/>
        </w:rPr>
        <w:t xml:space="preserve"> Zagreb</w:t>
      </w:r>
    </w:p>
    <w:p w:rsidRPr="00EF2710" w:rsidR="00EF2710" w:rsidP="00AD425C" w:rsidRDefault="00EF2710" w14:paraId="680218C4" w14:textId="06F1253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710">
        <w:rPr>
          <w:rFonts w:ascii="Times New Roman" w:hAnsi="Times New Roman" w:cs="Times New Roman"/>
          <w:sz w:val="24"/>
          <w:szCs w:val="24"/>
        </w:rPr>
        <w:t xml:space="preserve">MINISTARSTVO POLJOPRIVREDE  - zastupnica po zakonu Tanja Šušak, zamjenica </w:t>
      </w:r>
      <w:proofErr w:type="spellStart"/>
      <w:r w:rsidRPr="00EF2710">
        <w:rPr>
          <w:rFonts w:ascii="Times New Roman" w:hAnsi="Times New Roman" w:cs="Times New Roman"/>
          <w:sz w:val="24"/>
          <w:szCs w:val="24"/>
        </w:rPr>
        <w:t>ŽDO</w:t>
      </w:r>
      <w:proofErr w:type="spellEnd"/>
      <w:r w:rsidRPr="00EF2710">
        <w:rPr>
          <w:rFonts w:ascii="Times New Roman" w:hAnsi="Times New Roman" w:cs="Times New Roman"/>
          <w:sz w:val="24"/>
          <w:szCs w:val="24"/>
        </w:rPr>
        <w:t xml:space="preserve"> Zagreb</w:t>
      </w:r>
    </w:p>
    <w:p w:rsidRPr="00EF2710" w:rsidR="000049D4" w:rsidP="00AD425C" w:rsidRDefault="000049D4" w14:paraId="2E99A57C" w14:textId="0CA890E2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F2710">
        <w:rPr>
          <w:rFonts w:ascii="Times New Roman" w:hAnsi="Times New Roman"/>
          <w:sz w:val="24"/>
          <w:szCs w:val="24"/>
        </w:rPr>
        <w:t xml:space="preserve">INA INDUSTRIJA </w:t>
      </w:r>
      <w:proofErr w:type="spellStart"/>
      <w:r w:rsidRPr="00EF2710">
        <w:rPr>
          <w:rFonts w:ascii="Times New Roman" w:hAnsi="Times New Roman"/>
          <w:sz w:val="24"/>
          <w:szCs w:val="24"/>
        </w:rPr>
        <w:t>NAFRE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 d.d. -  </w:t>
      </w:r>
      <w:r w:rsidRPr="00EF2710" w:rsidR="00AD425C">
        <w:rPr>
          <w:rFonts w:ascii="Times New Roman" w:hAnsi="Times New Roman"/>
          <w:sz w:val="24"/>
          <w:szCs w:val="24"/>
        </w:rPr>
        <w:t xml:space="preserve">punomoćnica </w:t>
      </w:r>
      <w:r w:rsidRPr="00EF2710">
        <w:rPr>
          <w:rFonts w:ascii="Times New Roman" w:hAnsi="Times New Roman"/>
          <w:sz w:val="24"/>
          <w:szCs w:val="24"/>
        </w:rPr>
        <w:t>Ivana Božić, odvj</w:t>
      </w:r>
      <w:r w:rsidRPr="00EF2710" w:rsidR="00EF2710">
        <w:rPr>
          <w:rFonts w:ascii="Times New Roman" w:hAnsi="Times New Roman"/>
          <w:sz w:val="24"/>
          <w:szCs w:val="24"/>
        </w:rPr>
        <w:t xml:space="preserve">etnica u OD </w:t>
      </w:r>
      <w:proofErr w:type="spellStart"/>
      <w:r w:rsidRPr="00EF2710" w:rsidR="00EF2710">
        <w:rPr>
          <w:rFonts w:ascii="Times New Roman" w:hAnsi="Times New Roman"/>
          <w:sz w:val="24"/>
          <w:szCs w:val="24"/>
        </w:rPr>
        <w:t>Klišanin</w:t>
      </w:r>
      <w:proofErr w:type="spellEnd"/>
      <w:r w:rsidRPr="00EF2710" w:rsidR="00EF2710">
        <w:rPr>
          <w:rFonts w:ascii="Times New Roman" w:hAnsi="Times New Roman"/>
          <w:sz w:val="24"/>
          <w:szCs w:val="24"/>
        </w:rPr>
        <w:t xml:space="preserve"> i Partneri, punomoć u spisu</w:t>
      </w:r>
    </w:p>
    <w:p w:rsidRPr="00EF2710" w:rsidR="000049D4" w:rsidP="00AD425C" w:rsidRDefault="000049D4" w14:paraId="576E632E" w14:textId="39CAD849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F2710">
        <w:rPr>
          <w:rFonts w:ascii="Times New Roman" w:hAnsi="Times New Roman"/>
          <w:sz w:val="24"/>
          <w:szCs w:val="24"/>
        </w:rPr>
        <w:t>HAMOWA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-HIDRO </w:t>
      </w:r>
      <w:proofErr w:type="spellStart"/>
      <w:r w:rsidRPr="00EF2710">
        <w:rPr>
          <w:rFonts w:ascii="Times New Roman" w:hAnsi="Times New Roman"/>
          <w:sz w:val="24"/>
          <w:szCs w:val="24"/>
        </w:rPr>
        <w:t>TPK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 d.o.o. Karlovac </w:t>
      </w:r>
      <w:r w:rsidRPr="00EF2710" w:rsidR="00AD425C">
        <w:rPr>
          <w:rFonts w:ascii="Times New Roman" w:hAnsi="Times New Roman"/>
          <w:sz w:val="24"/>
          <w:szCs w:val="24"/>
        </w:rPr>
        <w:t>–</w:t>
      </w:r>
      <w:r w:rsidRPr="00EF2710">
        <w:rPr>
          <w:rFonts w:ascii="Times New Roman" w:hAnsi="Times New Roman"/>
          <w:sz w:val="24"/>
          <w:szCs w:val="24"/>
        </w:rPr>
        <w:t xml:space="preserve"> </w:t>
      </w:r>
      <w:r w:rsidRPr="00EF2710" w:rsidR="00AD425C">
        <w:rPr>
          <w:rFonts w:ascii="Times New Roman" w:hAnsi="Times New Roman"/>
          <w:sz w:val="24"/>
          <w:szCs w:val="24"/>
        </w:rPr>
        <w:t xml:space="preserve">punomoćnica </w:t>
      </w:r>
      <w:r w:rsidRPr="00EF2710">
        <w:rPr>
          <w:rFonts w:ascii="Times New Roman" w:hAnsi="Times New Roman"/>
          <w:sz w:val="24"/>
          <w:szCs w:val="24"/>
        </w:rPr>
        <w:t xml:space="preserve">Ivana Božić, odvjetnica u OD </w:t>
      </w:r>
      <w:proofErr w:type="spellStart"/>
      <w:r w:rsidRPr="00EF2710">
        <w:rPr>
          <w:rFonts w:ascii="Times New Roman" w:hAnsi="Times New Roman"/>
          <w:sz w:val="24"/>
          <w:szCs w:val="24"/>
        </w:rPr>
        <w:t>Klišanin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 i Partneri</w:t>
      </w:r>
      <w:r w:rsidR="00EF2710">
        <w:rPr>
          <w:rFonts w:ascii="Times New Roman" w:hAnsi="Times New Roman"/>
          <w:sz w:val="24"/>
          <w:szCs w:val="24"/>
        </w:rPr>
        <w:t xml:space="preserve"> u zamjenu za odvjetnika Nikolu Horvata iz OD </w:t>
      </w:r>
      <w:proofErr w:type="spellStart"/>
      <w:r w:rsidR="00EF2710">
        <w:rPr>
          <w:rFonts w:ascii="Times New Roman" w:hAnsi="Times New Roman"/>
          <w:sz w:val="24"/>
          <w:szCs w:val="24"/>
        </w:rPr>
        <w:t>Rožman</w:t>
      </w:r>
      <w:proofErr w:type="spellEnd"/>
      <w:r w:rsidR="00EF2710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="00EF2710">
        <w:rPr>
          <w:rFonts w:ascii="Times New Roman" w:hAnsi="Times New Roman"/>
          <w:sz w:val="24"/>
          <w:szCs w:val="24"/>
        </w:rPr>
        <w:t>Oredić</w:t>
      </w:r>
      <w:proofErr w:type="spellEnd"/>
      <w:r w:rsidR="00EF2710">
        <w:rPr>
          <w:rFonts w:ascii="Times New Roman" w:hAnsi="Times New Roman"/>
          <w:sz w:val="24"/>
          <w:szCs w:val="24"/>
        </w:rPr>
        <w:t xml:space="preserve">, predaje </w:t>
      </w:r>
      <w:proofErr w:type="spellStart"/>
      <w:r w:rsidR="00EF2710">
        <w:rPr>
          <w:rFonts w:ascii="Times New Roman" w:hAnsi="Times New Roman"/>
          <w:sz w:val="24"/>
          <w:szCs w:val="24"/>
        </w:rPr>
        <w:t>preslik</w:t>
      </w:r>
      <w:proofErr w:type="spellEnd"/>
      <w:r w:rsidR="00EF2710">
        <w:rPr>
          <w:rFonts w:ascii="Times New Roman" w:hAnsi="Times New Roman"/>
          <w:sz w:val="24"/>
          <w:szCs w:val="24"/>
        </w:rPr>
        <w:t xml:space="preserve"> zamjeničke punomoći, izvornik u spisu</w:t>
      </w:r>
    </w:p>
    <w:p w:rsidRPr="00EF2710" w:rsidR="000049D4" w:rsidP="00AD425C" w:rsidRDefault="000049D4" w14:paraId="65BFA04B" w14:textId="7AB42C36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F2710">
        <w:rPr>
          <w:rFonts w:ascii="Times New Roman" w:hAnsi="Times New Roman"/>
          <w:sz w:val="24"/>
          <w:szCs w:val="24"/>
        </w:rPr>
        <w:t xml:space="preserve">PRIVREDNA BANKA ZAGREB d.d. - punomoćnica Đina </w:t>
      </w:r>
      <w:proofErr w:type="spellStart"/>
      <w:r w:rsidRPr="00EF2710">
        <w:rPr>
          <w:rFonts w:ascii="Times New Roman" w:hAnsi="Times New Roman"/>
          <w:sz w:val="24"/>
          <w:szCs w:val="24"/>
        </w:rPr>
        <w:t>Lukac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 Novaković OD Leko i Partneri</w:t>
      </w:r>
      <w:r w:rsidRPr="00EF2710" w:rsidR="00EF2710">
        <w:rPr>
          <w:rFonts w:ascii="Times New Roman" w:hAnsi="Times New Roman"/>
          <w:sz w:val="24"/>
          <w:szCs w:val="24"/>
        </w:rPr>
        <w:t>, punomoć u spisu</w:t>
      </w:r>
      <w:r w:rsidR="0023745F">
        <w:rPr>
          <w:rFonts w:ascii="Times New Roman" w:hAnsi="Times New Roman"/>
          <w:sz w:val="24"/>
          <w:szCs w:val="24"/>
        </w:rPr>
        <w:t xml:space="preserve">, uz Vesnu </w:t>
      </w:r>
      <w:proofErr w:type="spellStart"/>
      <w:r w:rsidR="0023745F">
        <w:rPr>
          <w:rFonts w:ascii="Times New Roman" w:hAnsi="Times New Roman"/>
          <w:sz w:val="24"/>
          <w:szCs w:val="24"/>
        </w:rPr>
        <w:t>Vrban</w:t>
      </w:r>
      <w:proofErr w:type="spellEnd"/>
      <w:r w:rsidR="002374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45F">
        <w:rPr>
          <w:rFonts w:ascii="Times New Roman" w:hAnsi="Times New Roman"/>
          <w:sz w:val="24"/>
          <w:szCs w:val="24"/>
        </w:rPr>
        <w:t>Hostić</w:t>
      </w:r>
      <w:proofErr w:type="spellEnd"/>
    </w:p>
    <w:p w:rsidRPr="00EF2710" w:rsidR="000049D4" w:rsidP="00AD425C" w:rsidRDefault="00EF2710" w14:paraId="03753BF6" w14:textId="70188E9C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F2710">
        <w:rPr>
          <w:rFonts w:ascii="Times New Roman" w:hAnsi="Times New Roman"/>
          <w:sz w:val="24"/>
          <w:szCs w:val="24"/>
        </w:rPr>
        <w:t>ERSTE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2710">
        <w:rPr>
          <w:rFonts w:ascii="Times New Roman" w:hAnsi="Times New Roman"/>
          <w:sz w:val="24"/>
          <w:szCs w:val="24"/>
        </w:rPr>
        <w:t>CARD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2710">
        <w:rPr>
          <w:rFonts w:ascii="Times New Roman" w:hAnsi="Times New Roman"/>
          <w:sz w:val="24"/>
          <w:szCs w:val="24"/>
        </w:rPr>
        <w:t>CLUB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 – punomoćnik Hrvoje </w:t>
      </w:r>
      <w:proofErr w:type="spellStart"/>
      <w:r w:rsidRPr="00EF2710">
        <w:rPr>
          <w:rFonts w:ascii="Times New Roman" w:hAnsi="Times New Roman"/>
          <w:sz w:val="24"/>
          <w:szCs w:val="24"/>
        </w:rPr>
        <w:t>Domac</w:t>
      </w:r>
      <w:proofErr w:type="spellEnd"/>
      <w:r w:rsidRPr="00EF2710" w:rsidR="000049D4">
        <w:rPr>
          <w:rFonts w:ascii="Times New Roman" w:hAnsi="Times New Roman"/>
          <w:sz w:val="24"/>
          <w:szCs w:val="24"/>
        </w:rPr>
        <w:t xml:space="preserve"> OD </w:t>
      </w:r>
      <w:proofErr w:type="spellStart"/>
      <w:r w:rsidRPr="00EF2710" w:rsidR="000049D4">
        <w:rPr>
          <w:rFonts w:ascii="Times New Roman" w:hAnsi="Times New Roman"/>
          <w:sz w:val="24"/>
          <w:szCs w:val="24"/>
        </w:rPr>
        <w:t>Čavić</w:t>
      </w:r>
      <w:proofErr w:type="spellEnd"/>
      <w:r w:rsidRPr="00EF2710" w:rsidR="000049D4">
        <w:rPr>
          <w:rFonts w:ascii="Times New Roman" w:hAnsi="Times New Roman"/>
          <w:sz w:val="24"/>
          <w:szCs w:val="24"/>
        </w:rPr>
        <w:t xml:space="preserve"> i Partneri</w:t>
      </w:r>
      <w:r w:rsidRPr="00EF2710">
        <w:rPr>
          <w:rFonts w:ascii="Times New Roman" w:hAnsi="Times New Roman"/>
          <w:sz w:val="24"/>
          <w:szCs w:val="24"/>
        </w:rPr>
        <w:t>, punomoć u spisu</w:t>
      </w:r>
    </w:p>
    <w:p w:rsidRPr="00EF2710" w:rsidR="000049D4" w:rsidP="00AD425C" w:rsidRDefault="000049D4" w14:paraId="4389F042" w14:textId="726CBAD1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F2710">
        <w:rPr>
          <w:rFonts w:ascii="Times New Roman" w:hAnsi="Times New Roman"/>
          <w:sz w:val="24"/>
          <w:szCs w:val="24"/>
        </w:rPr>
        <w:t>GRAD ZAGREB</w:t>
      </w:r>
      <w:r w:rsidRPr="00EF2710" w:rsidR="00EF2710">
        <w:rPr>
          <w:rFonts w:ascii="Times New Roman" w:hAnsi="Times New Roman"/>
          <w:sz w:val="24"/>
          <w:szCs w:val="24"/>
        </w:rPr>
        <w:t xml:space="preserve"> - punomoćnica Marina</w:t>
      </w:r>
      <w:r w:rsidRPr="00EF2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2710">
        <w:rPr>
          <w:rFonts w:ascii="Times New Roman" w:hAnsi="Times New Roman"/>
          <w:sz w:val="24"/>
          <w:szCs w:val="24"/>
        </w:rPr>
        <w:t>Poljaković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 Su-</w:t>
      </w:r>
      <w:proofErr w:type="spellStart"/>
      <w:r w:rsidRPr="00EF2710">
        <w:rPr>
          <w:rFonts w:ascii="Times New Roman" w:hAnsi="Times New Roman"/>
          <w:sz w:val="24"/>
          <w:szCs w:val="24"/>
        </w:rPr>
        <w:t>875</w:t>
      </w:r>
      <w:proofErr w:type="spellEnd"/>
      <w:r w:rsidRPr="00EF2710">
        <w:rPr>
          <w:rFonts w:ascii="Times New Roman" w:hAnsi="Times New Roman"/>
          <w:sz w:val="24"/>
          <w:szCs w:val="24"/>
        </w:rPr>
        <w:t>/</w:t>
      </w:r>
      <w:proofErr w:type="spellStart"/>
      <w:r w:rsidRPr="00EF2710">
        <w:rPr>
          <w:rFonts w:ascii="Times New Roman" w:hAnsi="Times New Roman"/>
          <w:sz w:val="24"/>
          <w:szCs w:val="24"/>
        </w:rPr>
        <w:t>15</w:t>
      </w:r>
      <w:proofErr w:type="spellEnd"/>
      <w:r w:rsidRPr="00EF2710" w:rsidR="00EF2710">
        <w:rPr>
          <w:rFonts w:ascii="Times New Roman" w:hAnsi="Times New Roman"/>
          <w:sz w:val="24"/>
          <w:szCs w:val="24"/>
        </w:rPr>
        <w:t>,  punomoć u spisu</w:t>
      </w:r>
    </w:p>
    <w:p w:rsidRPr="00EF2710" w:rsidR="000049D4" w:rsidP="00AD425C" w:rsidRDefault="000049D4" w14:paraId="1DD2EE0B" w14:textId="35D84C7A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F2710">
        <w:rPr>
          <w:rFonts w:ascii="Times New Roman" w:hAnsi="Times New Roman"/>
          <w:sz w:val="24"/>
          <w:szCs w:val="24"/>
        </w:rPr>
        <w:t xml:space="preserve">TRANS </w:t>
      </w:r>
      <w:proofErr w:type="spellStart"/>
      <w:r w:rsidRPr="00EF2710">
        <w:rPr>
          <w:rFonts w:ascii="Times New Roman" w:hAnsi="Times New Roman"/>
          <w:sz w:val="24"/>
          <w:szCs w:val="24"/>
        </w:rPr>
        <w:t>CONSALT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 d.o.o. - punomoćnica Irena </w:t>
      </w:r>
      <w:proofErr w:type="spellStart"/>
      <w:r w:rsidRPr="00EF2710">
        <w:rPr>
          <w:rFonts w:ascii="Times New Roman" w:hAnsi="Times New Roman"/>
          <w:sz w:val="24"/>
          <w:szCs w:val="24"/>
        </w:rPr>
        <w:t>Jurec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 odvjetnička vježbenica u Odvjetničkom uredu Štajduhar</w:t>
      </w:r>
      <w:r w:rsidRPr="00EF2710" w:rsidR="00EF2710">
        <w:rPr>
          <w:rFonts w:ascii="Times New Roman" w:hAnsi="Times New Roman"/>
          <w:sz w:val="24"/>
          <w:szCs w:val="24"/>
        </w:rPr>
        <w:t>, punomoć u spisu</w:t>
      </w:r>
    </w:p>
    <w:p w:rsidRPr="0023745F" w:rsidR="000049D4" w:rsidP="00AD425C" w:rsidRDefault="000049D4" w14:paraId="01795220" w14:textId="7EF9ECAB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23745F">
        <w:rPr>
          <w:rFonts w:ascii="Times New Roman" w:hAnsi="Times New Roman"/>
          <w:sz w:val="24"/>
          <w:szCs w:val="24"/>
        </w:rPr>
        <w:t xml:space="preserve">KOMUNALAC </w:t>
      </w:r>
      <w:proofErr w:type="spellStart"/>
      <w:r w:rsidRPr="0023745F">
        <w:rPr>
          <w:rFonts w:ascii="Times New Roman" w:hAnsi="Times New Roman"/>
          <w:sz w:val="24"/>
          <w:szCs w:val="24"/>
        </w:rPr>
        <w:t>PETRINJA</w:t>
      </w:r>
      <w:proofErr w:type="spellEnd"/>
      <w:r w:rsidRPr="0023745F">
        <w:rPr>
          <w:rFonts w:ascii="Times New Roman" w:hAnsi="Times New Roman"/>
          <w:sz w:val="24"/>
          <w:szCs w:val="24"/>
        </w:rPr>
        <w:t xml:space="preserve"> d.o.o. -  punomoć</w:t>
      </w:r>
      <w:r w:rsidR="0023745F">
        <w:rPr>
          <w:rFonts w:ascii="Times New Roman" w:hAnsi="Times New Roman"/>
          <w:sz w:val="24"/>
          <w:szCs w:val="24"/>
        </w:rPr>
        <w:t xml:space="preserve">nica po zaposlenju Ivana </w:t>
      </w:r>
      <w:proofErr w:type="spellStart"/>
      <w:r w:rsidR="0023745F">
        <w:rPr>
          <w:rFonts w:ascii="Times New Roman" w:hAnsi="Times New Roman"/>
          <w:sz w:val="24"/>
          <w:szCs w:val="24"/>
        </w:rPr>
        <w:t>Kukoleka</w:t>
      </w:r>
      <w:proofErr w:type="spellEnd"/>
      <w:r w:rsidR="002374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45F">
        <w:rPr>
          <w:rFonts w:ascii="Times New Roman" w:hAnsi="Times New Roman"/>
          <w:sz w:val="24"/>
          <w:szCs w:val="24"/>
        </w:rPr>
        <w:t>Brezičević</w:t>
      </w:r>
      <w:proofErr w:type="spellEnd"/>
      <w:r w:rsidR="0023745F">
        <w:rPr>
          <w:rFonts w:ascii="Times New Roman" w:hAnsi="Times New Roman"/>
          <w:sz w:val="24"/>
          <w:szCs w:val="24"/>
        </w:rPr>
        <w:t>, predaje punomoć</w:t>
      </w:r>
    </w:p>
    <w:p w:rsidRPr="00EF2710" w:rsidR="000049D4" w:rsidP="00AD425C" w:rsidRDefault="000049D4" w14:paraId="049EFCA9" w14:textId="77777777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F2710">
        <w:rPr>
          <w:rFonts w:ascii="Times New Roman" w:hAnsi="Times New Roman"/>
          <w:sz w:val="24"/>
          <w:szCs w:val="24"/>
        </w:rPr>
        <w:t>GSKG</w:t>
      </w:r>
      <w:proofErr w:type="spellEnd"/>
      <w:r w:rsidRPr="00EF2710">
        <w:rPr>
          <w:rFonts w:ascii="Times New Roman" w:hAnsi="Times New Roman"/>
          <w:sz w:val="24"/>
          <w:szCs w:val="24"/>
        </w:rPr>
        <w:t xml:space="preserve"> d.o.o. - punomoćnica po zaposlenju Andreja </w:t>
      </w:r>
      <w:proofErr w:type="spellStart"/>
      <w:r w:rsidRPr="00EF2710">
        <w:rPr>
          <w:rFonts w:ascii="Times New Roman" w:hAnsi="Times New Roman"/>
          <w:sz w:val="24"/>
          <w:szCs w:val="24"/>
        </w:rPr>
        <w:t>Markešić</w:t>
      </w:r>
      <w:proofErr w:type="spellEnd"/>
      <w:r w:rsidRPr="00EF2710">
        <w:rPr>
          <w:rFonts w:ascii="Times New Roman" w:hAnsi="Times New Roman"/>
          <w:sz w:val="24"/>
          <w:szCs w:val="24"/>
        </w:rPr>
        <w:t>, Su-</w:t>
      </w:r>
      <w:proofErr w:type="spellStart"/>
      <w:r w:rsidRPr="00EF2710">
        <w:rPr>
          <w:rFonts w:ascii="Times New Roman" w:hAnsi="Times New Roman"/>
          <w:sz w:val="24"/>
          <w:szCs w:val="24"/>
        </w:rPr>
        <w:t>1072</w:t>
      </w:r>
      <w:proofErr w:type="spellEnd"/>
      <w:r w:rsidRPr="00EF2710">
        <w:rPr>
          <w:rFonts w:ascii="Times New Roman" w:hAnsi="Times New Roman"/>
          <w:sz w:val="24"/>
          <w:szCs w:val="24"/>
        </w:rPr>
        <w:t>/</w:t>
      </w:r>
      <w:proofErr w:type="spellStart"/>
      <w:r w:rsidRPr="00EF2710">
        <w:rPr>
          <w:rFonts w:ascii="Times New Roman" w:hAnsi="Times New Roman"/>
          <w:sz w:val="24"/>
          <w:szCs w:val="24"/>
        </w:rPr>
        <w:t>17</w:t>
      </w:r>
      <w:proofErr w:type="spellEnd"/>
    </w:p>
    <w:p w:rsidRPr="00EF2710" w:rsidR="000049D4" w:rsidP="00AD425C" w:rsidRDefault="000049D4" w14:paraId="624F7FD6" w14:textId="5CB801EA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F2710">
        <w:rPr>
          <w:rFonts w:ascii="Times New Roman" w:hAnsi="Times New Roman"/>
          <w:sz w:val="24"/>
          <w:szCs w:val="24"/>
        </w:rPr>
        <w:lastRenderedPageBreak/>
        <w:t xml:space="preserve">ZAGREBAČKI HOLDING PODRUŽNICA </w:t>
      </w:r>
      <w:r w:rsidRPr="00EF2710" w:rsidR="00AD425C">
        <w:rPr>
          <w:rFonts w:ascii="Times New Roman" w:hAnsi="Times New Roman"/>
          <w:sz w:val="24"/>
          <w:szCs w:val="24"/>
        </w:rPr>
        <w:t>UPRAVLJANJE PROJEKTIMA - punomoć</w:t>
      </w:r>
      <w:r w:rsidRPr="00EF2710">
        <w:rPr>
          <w:rFonts w:ascii="Times New Roman" w:hAnsi="Times New Roman"/>
          <w:sz w:val="24"/>
          <w:szCs w:val="24"/>
        </w:rPr>
        <w:t>nik po zaposlenju Ivan Lazić, Su-</w:t>
      </w:r>
      <w:proofErr w:type="spellStart"/>
      <w:r w:rsidRPr="00EF2710">
        <w:rPr>
          <w:rFonts w:ascii="Times New Roman" w:hAnsi="Times New Roman"/>
          <w:sz w:val="24"/>
          <w:szCs w:val="24"/>
        </w:rPr>
        <w:t>581</w:t>
      </w:r>
      <w:proofErr w:type="spellEnd"/>
      <w:r w:rsidRPr="00EF2710">
        <w:rPr>
          <w:rFonts w:ascii="Times New Roman" w:hAnsi="Times New Roman"/>
          <w:sz w:val="24"/>
          <w:szCs w:val="24"/>
        </w:rPr>
        <w:t>/</w:t>
      </w:r>
      <w:proofErr w:type="spellStart"/>
      <w:r w:rsidRPr="00EF2710">
        <w:rPr>
          <w:rFonts w:ascii="Times New Roman" w:hAnsi="Times New Roman"/>
          <w:sz w:val="24"/>
          <w:szCs w:val="24"/>
        </w:rPr>
        <w:t>17</w:t>
      </w:r>
      <w:proofErr w:type="spellEnd"/>
    </w:p>
    <w:p w:rsidRPr="0023745F" w:rsidR="000049D4" w:rsidP="00AD425C" w:rsidRDefault="000049D4" w14:paraId="40A254BD" w14:textId="429B428D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45F">
        <w:rPr>
          <w:rFonts w:ascii="Times New Roman" w:hAnsi="Times New Roman"/>
          <w:sz w:val="24"/>
          <w:szCs w:val="24"/>
        </w:rPr>
        <w:t>IZGRADNJA-</w:t>
      </w:r>
      <w:proofErr w:type="spellStart"/>
      <w:r w:rsidRPr="0023745F">
        <w:rPr>
          <w:rFonts w:ascii="Times New Roman" w:hAnsi="Times New Roman"/>
          <w:sz w:val="24"/>
          <w:szCs w:val="24"/>
        </w:rPr>
        <w:t>VVK</w:t>
      </w:r>
      <w:proofErr w:type="spellEnd"/>
      <w:r w:rsidRPr="0023745F">
        <w:rPr>
          <w:rFonts w:ascii="Times New Roman" w:hAnsi="Times New Roman"/>
          <w:sz w:val="24"/>
          <w:szCs w:val="24"/>
        </w:rPr>
        <w:t xml:space="preserve"> d.o.o. - punomoćnica Dragana </w:t>
      </w:r>
      <w:proofErr w:type="spellStart"/>
      <w:r w:rsidRPr="0023745F">
        <w:rPr>
          <w:rFonts w:ascii="Times New Roman" w:hAnsi="Times New Roman"/>
          <w:sz w:val="24"/>
          <w:szCs w:val="24"/>
        </w:rPr>
        <w:t>Kukilo</w:t>
      </w:r>
      <w:proofErr w:type="spellEnd"/>
      <w:r w:rsidRPr="0023745F" w:rsidR="0023745F">
        <w:rPr>
          <w:rFonts w:ascii="Times New Roman" w:hAnsi="Times New Roman"/>
          <w:sz w:val="24"/>
          <w:szCs w:val="24"/>
        </w:rPr>
        <w:t xml:space="preserve"> odvjetnica u OD Arlović i </w:t>
      </w:r>
      <w:proofErr w:type="spellStart"/>
      <w:r w:rsidRPr="0023745F" w:rsidR="0023745F">
        <w:rPr>
          <w:rFonts w:ascii="Times New Roman" w:hAnsi="Times New Roman"/>
          <w:sz w:val="24"/>
          <w:szCs w:val="24"/>
        </w:rPr>
        <w:t>Kukilo</w:t>
      </w:r>
      <w:proofErr w:type="spellEnd"/>
      <w:r w:rsidRPr="0023745F" w:rsidR="0023745F">
        <w:rPr>
          <w:rFonts w:ascii="Times New Roman" w:hAnsi="Times New Roman"/>
          <w:sz w:val="24"/>
          <w:szCs w:val="24"/>
        </w:rPr>
        <w:t>, punomoć u spisu</w:t>
      </w:r>
    </w:p>
    <w:p w:rsidRPr="0023745F" w:rsidR="0023745F" w:rsidP="00AD425C" w:rsidRDefault="0023745F" w14:paraId="077B1A01" w14:textId="1A875661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745F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BKS</w:t>
      </w:r>
      <w:proofErr w:type="spellEnd"/>
      <w:r w:rsidRPr="0023745F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23745F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BANK</w:t>
      </w:r>
      <w:proofErr w:type="spellEnd"/>
      <w:r w:rsidRPr="0023745F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AG – punomoćnica Mirna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Pečina</w:t>
      </w:r>
      <w:proofErr w:type="spellEnd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Milisavljević</w:t>
      </w:r>
      <w:proofErr w:type="spellEnd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, odvjetnička vježbenica s položenim pravosudnim ispitom u OD </w:t>
      </w:r>
      <w:proofErr w:type="spellStart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Madirazza</w:t>
      </w:r>
      <w:proofErr w:type="spellEnd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i Partneri u zamjenu za odvjetnika Zorana Vukića, predaje zamjeničku punomoć</w:t>
      </w:r>
      <w:r w:rsidRPr="0023745F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</w:t>
      </w:r>
    </w:p>
    <w:p w:rsidR="0023745F" w:rsidP="0023745F" w:rsidRDefault="0023745F" w14:paraId="5954FCDA" w14:textId="77777777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2010FE" w:rsidP="007B05E9" w:rsidRDefault="002010FE" w14:paraId="4FD910F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86553F" w:rsidP="0086553F" w:rsidRDefault="0086553F" w14:paraId="4FD910F7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Utvrđuje se kako slijedi:</w:t>
      </w:r>
    </w:p>
    <w:p w:rsidRPr="002122C4" w:rsidR="0086553F" w:rsidP="0086553F" w:rsidRDefault="0086553F" w14:paraId="4FD910F8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CA5D42" w:rsidP="005B16A6" w:rsidRDefault="0086553F" w14:paraId="4FD910FA" w14:textId="3947074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- rješe</w:t>
      </w:r>
      <w:r w:rsidRPr="002122C4" w:rsidR="00277059">
        <w:rPr>
          <w:rFonts w:ascii="Times New Roman" w:hAnsi="Times New Roman" w:cs="Times New Roman"/>
          <w:sz w:val="24"/>
          <w:szCs w:val="24"/>
        </w:rPr>
        <w:t xml:space="preserve">njem ovog suda broj gornji od </w:t>
      </w:r>
      <w:r w:rsidR="005B16A6">
        <w:rPr>
          <w:rFonts w:ascii="Times New Roman" w:hAnsi="Times New Roman" w:cs="Times New Roman"/>
          <w:sz w:val="24"/>
          <w:szCs w:val="24"/>
        </w:rPr>
        <w:t>1</w:t>
      </w:r>
      <w:r w:rsidRPr="002122C4">
        <w:rPr>
          <w:rFonts w:ascii="Times New Roman" w:hAnsi="Times New Roman" w:cs="Times New Roman"/>
          <w:sz w:val="24"/>
          <w:szCs w:val="24"/>
        </w:rPr>
        <w:t xml:space="preserve">. </w:t>
      </w:r>
      <w:r w:rsidR="00611CCC">
        <w:rPr>
          <w:rFonts w:ascii="Times New Roman" w:hAnsi="Times New Roman" w:cs="Times New Roman"/>
          <w:sz w:val="24"/>
          <w:szCs w:val="24"/>
        </w:rPr>
        <w:t>listopada</w:t>
      </w:r>
      <w:r w:rsidRPr="002122C4" w:rsidR="00330B62">
        <w:rPr>
          <w:rFonts w:ascii="Times New Roman" w:hAnsi="Times New Roman" w:cs="Times New Roman"/>
          <w:sz w:val="24"/>
          <w:szCs w:val="24"/>
        </w:rPr>
        <w:t xml:space="preserve"> </w:t>
      </w:r>
      <w:r w:rsidRPr="002122C4">
        <w:rPr>
          <w:rFonts w:ascii="Times New Roman" w:hAnsi="Times New Roman" w:cs="Times New Roman"/>
          <w:sz w:val="24"/>
          <w:szCs w:val="24"/>
        </w:rPr>
        <w:t>201</w:t>
      </w:r>
      <w:r w:rsidRPr="002122C4" w:rsidR="00B259C0">
        <w:rPr>
          <w:rFonts w:ascii="Times New Roman" w:hAnsi="Times New Roman" w:cs="Times New Roman"/>
          <w:sz w:val="24"/>
          <w:szCs w:val="24"/>
        </w:rPr>
        <w:t>9</w:t>
      </w:r>
      <w:r w:rsidRPr="002122C4">
        <w:rPr>
          <w:rFonts w:ascii="Times New Roman" w:hAnsi="Times New Roman" w:cs="Times New Roman"/>
          <w:sz w:val="24"/>
          <w:szCs w:val="24"/>
        </w:rPr>
        <w:t xml:space="preserve">. otvoren je </w:t>
      </w:r>
      <w:proofErr w:type="spellStart"/>
      <w:r w:rsidRPr="002122C4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2122C4">
        <w:rPr>
          <w:rFonts w:ascii="Times New Roman" w:hAnsi="Times New Roman" w:cs="Times New Roman"/>
          <w:sz w:val="24"/>
          <w:szCs w:val="24"/>
        </w:rPr>
        <w:t xml:space="preserve"> postupak nad dužnikom </w:t>
      </w:r>
      <w:r w:rsidRPr="005D5879" w:rsidR="00611CCC">
        <w:rPr>
          <w:rFonts w:ascii="Times New Roman" w:hAnsi="Times New Roman" w:cs="Times New Roman"/>
          <w:sz w:val="24"/>
          <w:szCs w:val="24"/>
        </w:rPr>
        <w:t>CENTROGRADNJA d.o.o., Zagreb, 2. Plemićko 12, OIB: 04722246743</w:t>
      </w:r>
      <w:r w:rsidR="005B16A6">
        <w:rPr>
          <w:rFonts w:ascii="Times New Roman" w:hAnsi="Times New Roman" w:cs="Times New Roman"/>
          <w:sz w:val="24"/>
          <w:szCs w:val="24"/>
          <w:lang w:val="pt-BR"/>
        </w:rPr>
        <w:t xml:space="preserve"> te je </w:t>
      </w:r>
      <w:r w:rsidRPr="0023745F" w:rsidR="0023745F">
        <w:rPr>
          <w:rFonts w:ascii="Times New Roman" w:hAnsi="Times New Roman" w:cs="Times New Roman"/>
          <w:sz w:val="24"/>
          <w:szCs w:val="24"/>
          <w:lang w:val="pt-BR"/>
        </w:rPr>
        <w:t xml:space="preserve">zaključkom od 18. rujna 2020. određeno </w:t>
      </w:r>
      <w:r w:rsidR="0023745F">
        <w:rPr>
          <w:rFonts w:ascii="Times New Roman" w:hAnsi="Times New Roman" w:cs="Times New Roman"/>
          <w:sz w:val="24"/>
          <w:szCs w:val="24"/>
          <w:lang w:val="pt-BR"/>
        </w:rPr>
        <w:t>je</w:t>
      </w:r>
      <w:r w:rsidR="005B16A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2122C4" w:rsidR="00CA5D42">
        <w:rPr>
          <w:rFonts w:ascii="Times New Roman" w:hAnsi="Times New Roman" w:cs="Times New Roman"/>
          <w:sz w:val="24"/>
          <w:szCs w:val="24"/>
        </w:rPr>
        <w:t>održavanje današnjeg ročišta za ispitivanje tražbina,</w:t>
      </w:r>
    </w:p>
    <w:p w:rsidRPr="002122C4" w:rsidR="007A04BB" w:rsidP="007A04BB" w:rsidRDefault="007A04BB" w14:paraId="4FD910FB" w14:textId="091865A9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 xml:space="preserve">u prijedlogu za otvaranje </w:t>
      </w:r>
      <w:proofErr w:type="spellStart"/>
      <w:r w:rsidRPr="002122C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2122C4">
        <w:rPr>
          <w:rFonts w:ascii="Times New Roman" w:hAnsi="Times New Roman" w:cs="Times New Roman"/>
          <w:sz w:val="24"/>
          <w:szCs w:val="24"/>
        </w:rPr>
        <w:t xml:space="preserve"> postupka dužnik je naveo iznos od </w:t>
      </w:r>
      <w:r w:rsidR="00482BEC">
        <w:rPr>
          <w:rFonts w:ascii="Times New Roman" w:hAnsi="Times New Roman" w:cs="Times New Roman"/>
          <w:sz w:val="24"/>
          <w:szCs w:val="24"/>
        </w:rPr>
        <w:t>23.060.811,</w:t>
      </w:r>
      <w:proofErr w:type="spellStart"/>
      <w:r w:rsidR="00482BEC">
        <w:rPr>
          <w:rFonts w:ascii="Times New Roman" w:hAnsi="Times New Roman" w:cs="Times New Roman"/>
          <w:sz w:val="24"/>
          <w:szCs w:val="24"/>
        </w:rPr>
        <w:t>87</w:t>
      </w:r>
      <w:proofErr w:type="spellEnd"/>
      <w:r w:rsidRPr="00611C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122C4">
        <w:rPr>
          <w:rFonts w:ascii="Times New Roman" w:hAnsi="Times New Roman" w:cs="Times New Roman"/>
          <w:sz w:val="24"/>
          <w:szCs w:val="24"/>
        </w:rPr>
        <w:t xml:space="preserve">kn, obveza prema vjerovnicima, </w:t>
      </w:r>
    </w:p>
    <w:p w:rsidRPr="002122C4" w:rsidR="007A04BB" w:rsidP="007A04BB" w:rsidRDefault="007A04BB" w14:paraId="4FD910FC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na e-oglasnoj ploči suda objavljeno je:</w:t>
      </w:r>
    </w:p>
    <w:p w:rsidRPr="00DE0827" w:rsidR="00DE0827" w:rsidP="00DE0827" w:rsidRDefault="00DE0827" w14:paraId="6B9D751E" w14:textId="59D58CCF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827">
        <w:rPr>
          <w:rFonts w:ascii="Times New Roman" w:hAnsi="Times New Roman" w:cs="Times New Roman"/>
          <w:sz w:val="24"/>
          <w:szCs w:val="24"/>
        </w:rPr>
        <w:t xml:space="preserve">rješenje o otvaranju </w:t>
      </w:r>
      <w:proofErr w:type="spellStart"/>
      <w:r w:rsidRPr="00DE0827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DE0827">
        <w:rPr>
          <w:rFonts w:ascii="Times New Roman" w:hAnsi="Times New Roman" w:cs="Times New Roman"/>
          <w:sz w:val="24"/>
          <w:szCs w:val="24"/>
        </w:rPr>
        <w:t xml:space="preserve"> postupka nad dužnikom - </w:t>
      </w:r>
      <w:r w:rsidR="00611CCC">
        <w:rPr>
          <w:rFonts w:ascii="Times New Roman" w:hAnsi="Times New Roman" w:cs="Times New Roman"/>
          <w:sz w:val="24"/>
          <w:szCs w:val="24"/>
        </w:rPr>
        <w:t>1</w:t>
      </w:r>
      <w:r w:rsidRPr="002122C4" w:rsidR="00611CCC">
        <w:rPr>
          <w:rFonts w:ascii="Times New Roman" w:hAnsi="Times New Roman" w:cs="Times New Roman"/>
          <w:sz w:val="24"/>
          <w:szCs w:val="24"/>
        </w:rPr>
        <w:t xml:space="preserve">. </w:t>
      </w:r>
      <w:r w:rsidR="00611CCC">
        <w:rPr>
          <w:rFonts w:ascii="Times New Roman" w:hAnsi="Times New Roman" w:cs="Times New Roman"/>
          <w:sz w:val="24"/>
          <w:szCs w:val="24"/>
        </w:rPr>
        <w:t>listopada</w:t>
      </w:r>
      <w:r w:rsidRPr="002122C4" w:rsidR="00611CCC">
        <w:rPr>
          <w:rFonts w:ascii="Times New Roman" w:hAnsi="Times New Roman" w:cs="Times New Roman"/>
          <w:sz w:val="24"/>
          <w:szCs w:val="24"/>
        </w:rPr>
        <w:t xml:space="preserve"> 2019</w:t>
      </w:r>
      <w:r w:rsidRPr="00DE0827">
        <w:rPr>
          <w:rFonts w:ascii="Times New Roman" w:hAnsi="Times New Roman" w:cs="Times New Roman"/>
          <w:sz w:val="24"/>
          <w:szCs w:val="24"/>
        </w:rPr>
        <w:t>.,</w:t>
      </w:r>
    </w:p>
    <w:p w:rsidRPr="003A4991" w:rsidR="00DE0827" w:rsidP="00DE0827" w:rsidRDefault="00DE0827" w14:paraId="12A2EC9F" w14:textId="22A0CC75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991">
        <w:rPr>
          <w:rFonts w:ascii="Times New Roman" w:hAnsi="Times New Roman" w:cs="Times New Roman"/>
          <w:sz w:val="24"/>
          <w:szCs w:val="24"/>
        </w:rPr>
        <w:t>ta</w:t>
      </w:r>
      <w:r w:rsidRPr="003A4991" w:rsidR="003A4991">
        <w:rPr>
          <w:rFonts w:ascii="Times New Roman" w:hAnsi="Times New Roman" w:cs="Times New Roman"/>
          <w:sz w:val="24"/>
          <w:szCs w:val="24"/>
        </w:rPr>
        <w:t>blica prijavljenih tražbina – 4</w:t>
      </w:r>
      <w:r w:rsidRPr="003A4991">
        <w:rPr>
          <w:rFonts w:ascii="Times New Roman" w:hAnsi="Times New Roman" w:cs="Times New Roman"/>
          <w:sz w:val="24"/>
          <w:szCs w:val="24"/>
        </w:rPr>
        <w:t xml:space="preserve">. </w:t>
      </w:r>
      <w:r w:rsidRPr="003A4991" w:rsidR="003A4991">
        <w:rPr>
          <w:rFonts w:ascii="Times New Roman" w:hAnsi="Times New Roman" w:cs="Times New Roman"/>
          <w:sz w:val="24"/>
          <w:szCs w:val="24"/>
        </w:rPr>
        <w:t>studenog</w:t>
      </w:r>
      <w:r w:rsidRPr="003A4991">
        <w:rPr>
          <w:rFonts w:ascii="Times New Roman" w:hAnsi="Times New Roman" w:cs="Times New Roman"/>
          <w:sz w:val="24"/>
          <w:szCs w:val="24"/>
        </w:rPr>
        <w:t xml:space="preserve"> 2019.,</w:t>
      </w:r>
    </w:p>
    <w:p w:rsidR="00DE0827" w:rsidP="00DE0827" w:rsidRDefault="00DE0827" w14:paraId="0F5C58D2" w14:textId="061F2C02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991">
        <w:rPr>
          <w:rFonts w:ascii="Times New Roman" w:hAnsi="Times New Roman" w:cs="Times New Roman"/>
          <w:sz w:val="24"/>
          <w:szCs w:val="24"/>
        </w:rPr>
        <w:t>dopuna ta</w:t>
      </w:r>
      <w:r w:rsidRPr="003A4991" w:rsidR="003A4991">
        <w:rPr>
          <w:rFonts w:ascii="Times New Roman" w:hAnsi="Times New Roman" w:cs="Times New Roman"/>
          <w:sz w:val="24"/>
          <w:szCs w:val="24"/>
        </w:rPr>
        <w:t>blice prijavljenih tražbina - 5</w:t>
      </w:r>
      <w:r w:rsidRPr="003A4991">
        <w:rPr>
          <w:rFonts w:ascii="Times New Roman" w:hAnsi="Times New Roman" w:cs="Times New Roman"/>
          <w:sz w:val="24"/>
          <w:szCs w:val="24"/>
        </w:rPr>
        <w:t xml:space="preserve">. </w:t>
      </w:r>
      <w:r w:rsidRPr="003A4991" w:rsidR="003A4991">
        <w:rPr>
          <w:rFonts w:ascii="Times New Roman" w:hAnsi="Times New Roman" w:cs="Times New Roman"/>
          <w:sz w:val="24"/>
          <w:szCs w:val="24"/>
        </w:rPr>
        <w:t>studenog</w:t>
      </w:r>
      <w:r w:rsidRPr="003A4991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Pr="003A4991" w:rsidR="003A4991" w:rsidP="003A4991" w:rsidRDefault="003A4991" w14:paraId="0795A613" w14:textId="14F1B0CE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Pr="003A4991">
        <w:rPr>
          <w:rFonts w:ascii="Times New Roman" w:hAnsi="Times New Roman" w:cs="Times New Roman"/>
          <w:sz w:val="24"/>
          <w:szCs w:val="24"/>
        </w:rPr>
        <w:t>dopuna ta</w:t>
      </w:r>
      <w:r>
        <w:rPr>
          <w:rFonts w:ascii="Times New Roman" w:hAnsi="Times New Roman" w:cs="Times New Roman"/>
          <w:sz w:val="24"/>
          <w:szCs w:val="24"/>
        </w:rPr>
        <w:t>blice prijavljenih tražbina - 8</w:t>
      </w:r>
      <w:r w:rsidRPr="003A4991">
        <w:rPr>
          <w:rFonts w:ascii="Times New Roman" w:hAnsi="Times New Roman" w:cs="Times New Roman"/>
          <w:sz w:val="24"/>
          <w:szCs w:val="24"/>
        </w:rPr>
        <w:t>. studenog 2019.</w:t>
      </w:r>
    </w:p>
    <w:p w:rsidRPr="00611CCC" w:rsidR="00DE0827" w:rsidP="00DE0827" w:rsidRDefault="00DE0827" w14:paraId="34A36E30" w14:textId="700DB0FF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A4991">
        <w:rPr>
          <w:rFonts w:ascii="Times New Roman" w:hAnsi="Times New Roman" w:cs="Times New Roman"/>
          <w:sz w:val="24"/>
          <w:szCs w:val="24"/>
        </w:rPr>
        <w:t>očitovanje dužnika i povjerenik</w:t>
      </w:r>
      <w:r w:rsidRPr="003A4991" w:rsidR="003A4991">
        <w:rPr>
          <w:rFonts w:ascii="Times New Roman" w:hAnsi="Times New Roman" w:cs="Times New Roman"/>
          <w:sz w:val="24"/>
          <w:szCs w:val="24"/>
        </w:rPr>
        <w:t>a o prijavljenim tražbinama – 16</w:t>
      </w:r>
      <w:r w:rsidRPr="003A4991">
        <w:rPr>
          <w:rFonts w:ascii="Times New Roman" w:hAnsi="Times New Roman" w:cs="Times New Roman"/>
          <w:sz w:val="24"/>
          <w:szCs w:val="24"/>
        </w:rPr>
        <w:t xml:space="preserve">. </w:t>
      </w:r>
      <w:r w:rsidRPr="003A4991" w:rsidR="003A4991">
        <w:rPr>
          <w:rFonts w:ascii="Times New Roman" w:hAnsi="Times New Roman" w:cs="Times New Roman"/>
          <w:sz w:val="24"/>
          <w:szCs w:val="24"/>
        </w:rPr>
        <w:t>prosinca</w:t>
      </w:r>
      <w:r w:rsidRPr="003A49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4991">
        <w:rPr>
          <w:rFonts w:ascii="Times New Roman" w:hAnsi="Times New Roman" w:cs="Times New Roman"/>
          <w:sz w:val="24"/>
          <w:szCs w:val="24"/>
        </w:rPr>
        <w:t>2019</w:t>
      </w:r>
      <w:proofErr w:type="spellEnd"/>
      <w:r w:rsidRPr="003A4991">
        <w:rPr>
          <w:rFonts w:ascii="Times New Roman" w:hAnsi="Times New Roman" w:cs="Times New Roman"/>
          <w:sz w:val="24"/>
          <w:szCs w:val="24"/>
        </w:rPr>
        <w:t>.,</w:t>
      </w:r>
    </w:p>
    <w:p w:rsidR="00DE0827" w:rsidP="00DE0827" w:rsidRDefault="009551FF" w14:paraId="7CC708C4" w14:textId="006A69B1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tablica osporenih tražbina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E0827" w:rsidR="00DE0827">
        <w:rPr>
          <w:rFonts w:ascii="Times New Roman" w:hAnsi="Times New Roman" w:cs="Times New Roman"/>
          <w:sz w:val="24"/>
          <w:szCs w:val="24"/>
        </w:rPr>
        <w:t xml:space="preserve">. </w:t>
      </w:r>
      <w:r w:rsidR="00611CCC">
        <w:rPr>
          <w:rFonts w:ascii="Times New Roman" w:hAnsi="Times New Roman" w:cs="Times New Roman"/>
          <w:sz w:val="24"/>
          <w:szCs w:val="24"/>
        </w:rPr>
        <w:t>siječnja</w:t>
      </w:r>
      <w:r w:rsidRPr="00DE0827" w:rsidR="00DE0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827" w:rsidR="00DE0827">
        <w:rPr>
          <w:rFonts w:ascii="Times New Roman" w:hAnsi="Times New Roman" w:cs="Times New Roman"/>
          <w:sz w:val="24"/>
          <w:szCs w:val="24"/>
        </w:rPr>
        <w:t>20</w:t>
      </w:r>
      <w:r w:rsidR="00611CCC">
        <w:rPr>
          <w:rFonts w:ascii="Times New Roman" w:hAnsi="Times New Roman" w:cs="Times New Roman"/>
          <w:sz w:val="24"/>
          <w:szCs w:val="24"/>
        </w:rPr>
        <w:t>20</w:t>
      </w:r>
      <w:proofErr w:type="spellEnd"/>
      <w:r w:rsidRPr="00DE0827" w:rsidR="00DE0827">
        <w:rPr>
          <w:rFonts w:ascii="Times New Roman" w:hAnsi="Times New Roman" w:cs="Times New Roman"/>
          <w:sz w:val="24"/>
          <w:szCs w:val="24"/>
        </w:rPr>
        <w:t>.,</w:t>
      </w:r>
    </w:p>
    <w:p w:rsidR="009551FF" w:rsidP="00DE0827" w:rsidRDefault="009551FF" w14:paraId="7DB44E57" w14:textId="0D655C28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tablica osporenih tražbina, osporavanje dužnika i povjerenice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15</w:t>
      </w:r>
      <w:proofErr w:type="spellEnd"/>
      <w:r w:rsidRPr="00DE08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siječnja</w:t>
      </w:r>
      <w:r w:rsidRPr="00DE0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82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proofErr w:type="spellEnd"/>
      <w:r w:rsidRPr="00DE0827">
        <w:rPr>
          <w:rFonts w:ascii="Times New Roman" w:hAnsi="Times New Roman" w:cs="Times New Roman"/>
          <w:sz w:val="24"/>
          <w:szCs w:val="24"/>
        </w:rPr>
        <w:t>.,</w:t>
      </w:r>
    </w:p>
    <w:p w:rsidRPr="009551FF" w:rsidR="009551FF" w:rsidP="009551FF" w:rsidRDefault="009551FF" w14:paraId="4B82D28A" w14:textId="14EF0F15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ispravak tablic</w:t>
      </w:r>
      <w:r w:rsidR="00F12C4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osporenih tražbina</w:t>
      </w:r>
      <w:r w:rsidR="00F12C45">
        <w:rPr>
          <w:rFonts w:ascii="Times New Roman" w:hAnsi="Times New Roman" w:cs="Times New Roman"/>
          <w:sz w:val="24"/>
          <w:szCs w:val="24"/>
        </w:rPr>
        <w:t>, osporavanja</w:t>
      </w:r>
      <w:r>
        <w:rPr>
          <w:rFonts w:ascii="Times New Roman" w:hAnsi="Times New Roman" w:cs="Times New Roman"/>
          <w:sz w:val="24"/>
          <w:szCs w:val="24"/>
        </w:rPr>
        <w:t xml:space="preserve"> dužnika i povjerenice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r w:rsidR="00F12C45">
        <w:rPr>
          <w:rFonts w:ascii="Times New Roman" w:hAnsi="Times New Roman" w:cs="Times New Roman"/>
          <w:sz w:val="24"/>
          <w:szCs w:val="24"/>
        </w:rPr>
        <w:t>6</w:t>
      </w:r>
      <w:proofErr w:type="spellEnd"/>
      <w:r w:rsidRPr="00DE08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siječnja</w:t>
      </w:r>
      <w:r w:rsidRPr="00DE0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82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proofErr w:type="spellEnd"/>
      <w:r w:rsidRPr="00DE0827">
        <w:rPr>
          <w:rFonts w:ascii="Times New Roman" w:hAnsi="Times New Roman" w:cs="Times New Roman"/>
          <w:sz w:val="24"/>
          <w:szCs w:val="24"/>
        </w:rPr>
        <w:t>.,</w:t>
      </w:r>
    </w:p>
    <w:p w:rsidRPr="00227B58" w:rsidR="00421364" w:rsidP="00421364" w:rsidRDefault="006C4671" w14:paraId="4FD91104" w14:textId="15635E2C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B58">
        <w:rPr>
          <w:rFonts w:ascii="Times New Roman" w:hAnsi="Times New Roman" w:cs="Times New Roman"/>
          <w:sz w:val="24"/>
          <w:szCs w:val="24"/>
        </w:rPr>
        <w:t xml:space="preserve">utvrđuje se da je zadnji dan roka za prijavu tražbine </w:t>
      </w:r>
      <w:r w:rsidRPr="00227B58" w:rsidR="0029509C">
        <w:rPr>
          <w:rFonts w:ascii="Times New Roman" w:hAnsi="Times New Roman" w:cs="Times New Roman"/>
          <w:sz w:val="24"/>
          <w:szCs w:val="24"/>
        </w:rPr>
        <w:t xml:space="preserve">bio </w:t>
      </w:r>
      <w:proofErr w:type="spellStart"/>
      <w:r w:rsidRPr="00227B58" w:rsidR="00501CBC">
        <w:rPr>
          <w:rFonts w:ascii="Times New Roman" w:hAnsi="Times New Roman" w:cs="Times New Roman"/>
          <w:sz w:val="24"/>
          <w:szCs w:val="24"/>
        </w:rPr>
        <w:t>31</w:t>
      </w:r>
      <w:proofErr w:type="spellEnd"/>
      <w:r w:rsidRPr="00227B58" w:rsidR="00501CBC">
        <w:rPr>
          <w:rFonts w:ascii="Times New Roman" w:hAnsi="Times New Roman" w:cs="Times New Roman"/>
          <w:sz w:val="24"/>
          <w:szCs w:val="24"/>
        </w:rPr>
        <w:t xml:space="preserve">. listopada </w:t>
      </w:r>
      <w:proofErr w:type="spellStart"/>
      <w:r w:rsidRPr="00227B58" w:rsidR="00501CBC">
        <w:rPr>
          <w:rFonts w:ascii="Times New Roman" w:hAnsi="Times New Roman" w:cs="Times New Roman"/>
          <w:sz w:val="24"/>
          <w:szCs w:val="24"/>
        </w:rPr>
        <w:t>2019</w:t>
      </w:r>
      <w:proofErr w:type="spellEnd"/>
      <w:r w:rsidRPr="00227B58" w:rsidR="00501CBC">
        <w:rPr>
          <w:rFonts w:ascii="Times New Roman" w:hAnsi="Times New Roman" w:cs="Times New Roman"/>
          <w:sz w:val="24"/>
          <w:szCs w:val="24"/>
        </w:rPr>
        <w:t>.</w:t>
      </w:r>
      <w:r w:rsidRPr="00227B58" w:rsidR="00FE19FB">
        <w:rPr>
          <w:rFonts w:ascii="Times New Roman" w:hAnsi="Times New Roman" w:cs="Times New Roman"/>
          <w:sz w:val="24"/>
          <w:szCs w:val="24"/>
        </w:rPr>
        <w:t>,</w:t>
      </w:r>
    </w:p>
    <w:p w:rsidR="00227B58" w:rsidP="006C4671" w:rsidRDefault="00227B58" w14:paraId="584C2018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6C4671" w:rsidP="006C4671" w:rsidRDefault="006C4671" w14:paraId="4FD91107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Predmet današnjeg ročišta je ispitivanje prijavljenih tražbina (čl. 46  st. 1. Stečajnog zakona - "Narodne novine" broj 71/15</w:t>
      </w:r>
      <w:r w:rsidRPr="002122C4" w:rsidR="000668D7">
        <w:rPr>
          <w:rFonts w:ascii="Times New Roman" w:hAnsi="Times New Roman" w:cs="Times New Roman"/>
          <w:sz w:val="24"/>
          <w:szCs w:val="24"/>
        </w:rPr>
        <w:t>, 104/17</w:t>
      </w:r>
      <w:r w:rsidRPr="002122C4">
        <w:rPr>
          <w:rFonts w:ascii="Times New Roman" w:hAnsi="Times New Roman" w:cs="Times New Roman"/>
          <w:sz w:val="24"/>
          <w:szCs w:val="24"/>
        </w:rPr>
        <w:t xml:space="preserve">; dalje SZ) koje su vjerovnici dostavili Financijskoj agenciji u propisanom roku (čl. 36. st. 1. i 2. SZ) te tražbine za koje vjerovnici nisu podnijeli prijavu, ali ih je dužnik naveo u prijedlogu za otvaranje </w:t>
      </w:r>
      <w:proofErr w:type="spellStart"/>
      <w:r w:rsidRPr="002122C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2122C4">
        <w:rPr>
          <w:rFonts w:ascii="Times New Roman" w:hAnsi="Times New Roman" w:cs="Times New Roman"/>
          <w:sz w:val="24"/>
          <w:szCs w:val="24"/>
        </w:rPr>
        <w:t xml:space="preserve"> postupka za koje postoji zakonska predmnijeva prijave (čl. 39. SZ). </w:t>
      </w:r>
    </w:p>
    <w:p w:rsidRPr="002122C4" w:rsidR="006C4671" w:rsidP="006C4671" w:rsidRDefault="006C4671" w14:paraId="4FD9110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1553A9" w:rsidP="000668D7" w:rsidRDefault="001553A9" w14:paraId="4FD91109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 xml:space="preserve">Utvrđuje se da sudu nije dostavljen prigovor </w:t>
      </w:r>
      <w:r w:rsidRPr="002122C4" w:rsidR="000668D7">
        <w:rPr>
          <w:rFonts w:ascii="Times New Roman" w:hAnsi="Times New Roman" w:cs="Times New Roman"/>
          <w:sz w:val="24"/>
          <w:szCs w:val="24"/>
        </w:rPr>
        <w:t xml:space="preserve">dužnikovih radnika i prijašnjih </w:t>
      </w:r>
      <w:r w:rsidRPr="002122C4">
        <w:rPr>
          <w:rFonts w:ascii="Times New Roman" w:hAnsi="Times New Roman" w:cs="Times New Roman"/>
          <w:sz w:val="24"/>
          <w:szCs w:val="24"/>
        </w:rPr>
        <w:t>dužnikovih radnika iz čl. 37. SZ-a.</w:t>
      </w:r>
    </w:p>
    <w:p w:rsidRPr="002122C4" w:rsidR="001553A9" w:rsidP="006C4671" w:rsidRDefault="001553A9" w14:paraId="4FD9110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AE21C7" w:rsidP="00AE21C7" w:rsidRDefault="00AE21C7" w14:paraId="4FD9110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b/>
          <w:sz w:val="24"/>
          <w:szCs w:val="24"/>
        </w:rPr>
        <w:tab/>
      </w:r>
      <w:r w:rsidRPr="002122C4">
        <w:rPr>
          <w:rFonts w:ascii="Times New Roman" w:hAnsi="Times New Roman" w:cs="Times New Roman"/>
          <w:sz w:val="24"/>
          <w:szCs w:val="24"/>
        </w:rPr>
        <w:t>Utvrđuje se da prema tablici osporenih tražbina vjerovnici nisu osporili tražbine drugih vjerovnika (čl.42. SZ-a).</w:t>
      </w:r>
    </w:p>
    <w:p w:rsidRPr="002122C4" w:rsidR="00AE21C7" w:rsidP="006C4671" w:rsidRDefault="00AE21C7" w14:paraId="4FD9110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6C4671" w:rsidP="006C4671" w:rsidRDefault="006C4671" w14:paraId="4FD9110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ab/>
        <w:t xml:space="preserve">Tražbina prijavljena u propisanom roku, odnosno tražbina za koju postoji </w:t>
      </w:r>
      <w:r w:rsidRPr="002122C4" w:rsidR="00421364">
        <w:rPr>
          <w:rFonts w:ascii="Times New Roman" w:hAnsi="Times New Roman" w:cs="Times New Roman"/>
          <w:sz w:val="24"/>
          <w:szCs w:val="24"/>
        </w:rPr>
        <w:t>predmnijeva</w:t>
      </w:r>
      <w:r w:rsidRPr="002122C4" w:rsidR="00FE19FB">
        <w:rPr>
          <w:rFonts w:ascii="Times New Roman" w:hAnsi="Times New Roman" w:cs="Times New Roman"/>
          <w:sz w:val="24"/>
          <w:szCs w:val="24"/>
        </w:rPr>
        <w:t xml:space="preserve"> prijave tražbine </w:t>
      </w:r>
      <w:r w:rsidRPr="002122C4">
        <w:rPr>
          <w:rFonts w:ascii="Times New Roman" w:hAnsi="Times New Roman" w:cs="Times New Roman"/>
          <w:sz w:val="24"/>
          <w:szCs w:val="24"/>
        </w:rPr>
        <w:t>smatra se utvrđenom ako je nije osporio dužnik, povjerenik ili vjerovnik (čl.47. SZ-a).</w:t>
      </w:r>
    </w:p>
    <w:p w:rsidRPr="002122C4" w:rsidR="00AE21C7" w:rsidP="006C4671" w:rsidRDefault="00AE21C7" w14:paraId="4FD9111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FB" w:rsidP="006C4671" w:rsidRDefault="00AE21C7" w14:paraId="4FD91111" w14:textId="125E7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b/>
          <w:sz w:val="24"/>
          <w:szCs w:val="24"/>
        </w:rPr>
        <w:tab/>
      </w:r>
      <w:r w:rsidRPr="0023745F" w:rsidR="0023745F">
        <w:rPr>
          <w:rFonts w:ascii="Times New Roman" w:hAnsi="Times New Roman" w:cs="Times New Roman"/>
          <w:sz w:val="24"/>
          <w:szCs w:val="24"/>
        </w:rPr>
        <w:t xml:space="preserve">Vezano za </w:t>
      </w:r>
      <w:r w:rsidR="0023745F">
        <w:rPr>
          <w:rFonts w:ascii="Times New Roman" w:hAnsi="Times New Roman" w:cs="Times New Roman"/>
          <w:sz w:val="24"/>
          <w:szCs w:val="24"/>
        </w:rPr>
        <w:t xml:space="preserve">podneske povjerenice kao i podneske vjerovnika RH, Ministarstva financija, Porezna uprava, a s druge strane podneske punomoćnika dužnika vezano za neplaćanje tražbina radnika za rujan </w:t>
      </w:r>
      <w:proofErr w:type="spellStart"/>
      <w:r w:rsidR="0023745F">
        <w:rPr>
          <w:rFonts w:ascii="Times New Roman" w:hAnsi="Times New Roman" w:cs="Times New Roman"/>
          <w:sz w:val="24"/>
          <w:szCs w:val="24"/>
        </w:rPr>
        <w:t>2019</w:t>
      </w:r>
      <w:proofErr w:type="spellEnd"/>
      <w:r w:rsidR="0023745F">
        <w:rPr>
          <w:rFonts w:ascii="Times New Roman" w:hAnsi="Times New Roman" w:cs="Times New Roman"/>
          <w:sz w:val="24"/>
          <w:szCs w:val="24"/>
        </w:rPr>
        <w:t xml:space="preserve">., povjerenica u cijelosti ostaje kod svojih navoda te ponavlja da tražbine radnika za rujan </w:t>
      </w:r>
      <w:proofErr w:type="spellStart"/>
      <w:r w:rsidR="0023745F">
        <w:rPr>
          <w:rFonts w:ascii="Times New Roman" w:hAnsi="Times New Roman" w:cs="Times New Roman"/>
          <w:sz w:val="24"/>
          <w:szCs w:val="24"/>
        </w:rPr>
        <w:t>2019</w:t>
      </w:r>
      <w:proofErr w:type="spellEnd"/>
      <w:r w:rsidR="0023745F">
        <w:rPr>
          <w:rFonts w:ascii="Times New Roman" w:hAnsi="Times New Roman" w:cs="Times New Roman"/>
          <w:sz w:val="24"/>
          <w:szCs w:val="24"/>
        </w:rPr>
        <w:t xml:space="preserve">. su dospjele </w:t>
      </w:r>
      <w:proofErr w:type="spellStart"/>
      <w:r w:rsidR="0023745F">
        <w:rPr>
          <w:rFonts w:ascii="Times New Roman" w:hAnsi="Times New Roman" w:cs="Times New Roman"/>
          <w:sz w:val="24"/>
          <w:szCs w:val="24"/>
        </w:rPr>
        <w:t>15</w:t>
      </w:r>
      <w:proofErr w:type="spellEnd"/>
      <w:r w:rsidR="0023745F">
        <w:rPr>
          <w:rFonts w:ascii="Times New Roman" w:hAnsi="Times New Roman" w:cs="Times New Roman"/>
          <w:sz w:val="24"/>
          <w:szCs w:val="24"/>
        </w:rPr>
        <w:t xml:space="preserve">. listopada </w:t>
      </w:r>
      <w:proofErr w:type="spellStart"/>
      <w:r w:rsidR="0023745F">
        <w:rPr>
          <w:rFonts w:ascii="Times New Roman" w:hAnsi="Times New Roman" w:cs="Times New Roman"/>
          <w:sz w:val="24"/>
          <w:szCs w:val="24"/>
        </w:rPr>
        <w:t>2019</w:t>
      </w:r>
      <w:proofErr w:type="spellEnd"/>
      <w:r w:rsidR="0023745F">
        <w:rPr>
          <w:rFonts w:ascii="Times New Roman" w:hAnsi="Times New Roman" w:cs="Times New Roman"/>
          <w:sz w:val="24"/>
          <w:szCs w:val="24"/>
        </w:rPr>
        <w:t xml:space="preserve">., dakle nakon </w:t>
      </w:r>
      <w:r w:rsidR="0023745F">
        <w:rPr>
          <w:rFonts w:ascii="Times New Roman" w:hAnsi="Times New Roman" w:cs="Times New Roman"/>
          <w:sz w:val="24"/>
          <w:szCs w:val="24"/>
        </w:rPr>
        <w:lastRenderedPageBreak/>
        <w:t xml:space="preserve">otvaranja </w:t>
      </w:r>
      <w:proofErr w:type="spellStart"/>
      <w:r w:rsidR="0023745F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="0023745F">
        <w:rPr>
          <w:rFonts w:ascii="Times New Roman" w:hAnsi="Times New Roman" w:cs="Times New Roman"/>
          <w:sz w:val="24"/>
          <w:szCs w:val="24"/>
        </w:rPr>
        <w:t xml:space="preserve"> postupka te samim time smatra da su se ispunili uvjeti za obustavu postupka pri čemu su svi navodi </w:t>
      </w:r>
      <w:proofErr w:type="spellStart"/>
      <w:r w:rsidR="004824A7">
        <w:rPr>
          <w:rFonts w:ascii="Times New Roman" w:hAnsi="Times New Roman" w:cs="Times New Roman"/>
          <w:sz w:val="24"/>
          <w:szCs w:val="24"/>
        </w:rPr>
        <w:t>potkrepljeni</w:t>
      </w:r>
      <w:proofErr w:type="spellEnd"/>
      <w:r w:rsidR="0023745F">
        <w:rPr>
          <w:rFonts w:ascii="Times New Roman" w:hAnsi="Times New Roman" w:cs="Times New Roman"/>
          <w:sz w:val="24"/>
          <w:szCs w:val="24"/>
        </w:rPr>
        <w:t xml:space="preserve"> dopisom Porezne uprave, pri čemu dužni</w:t>
      </w:r>
      <w:r w:rsidR="004824A7">
        <w:rPr>
          <w:rFonts w:ascii="Times New Roman" w:hAnsi="Times New Roman" w:cs="Times New Roman"/>
          <w:sz w:val="24"/>
          <w:szCs w:val="24"/>
        </w:rPr>
        <w:t>k nije dostavio dokaz o isplati</w:t>
      </w:r>
      <w:r w:rsidR="0023745F">
        <w:rPr>
          <w:rFonts w:ascii="Times New Roman" w:hAnsi="Times New Roman" w:cs="Times New Roman"/>
          <w:sz w:val="24"/>
          <w:szCs w:val="24"/>
        </w:rPr>
        <w:t xml:space="preserve"> </w:t>
      </w:r>
      <w:r w:rsidR="004824A7">
        <w:rPr>
          <w:rFonts w:ascii="Times New Roman" w:hAnsi="Times New Roman" w:cs="Times New Roman"/>
          <w:sz w:val="24"/>
          <w:szCs w:val="24"/>
        </w:rPr>
        <w:t xml:space="preserve">plaća </w:t>
      </w:r>
      <w:proofErr w:type="spellStart"/>
      <w:r w:rsidR="0023745F">
        <w:rPr>
          <w:rFonts w:ascii="Times New Roman" w:hAnsi="Times New Roman" w:cs="Times New Roman"/>
          <w:sz w:val="24"/>
          <w:szCs w:val="24"/>
        </w:rPr>
        <w:t>31</w:t>
      </w:r>
      <w:proofErr w:type="spellEnd"/>
      <w:r w:rsidR="0023745F">
        <w:rPr>
          <w:rFonts w:ascii="Times New Roman" w:hAnsi="Times New Roman" w:cs="Times New Roman"/>
          <w:sz w:val="24"/>
          <w:szCs w:val="24"/>
        </w:rPr>
        <w:t xml:space="preserve"> radnika </w:t>
      </w:r>
      <w:r w:rsidR="004824A7">
        <w:rPr>
          <w:rFonts w:ascii="Times New Roman" w:hAnsi="Times New Roman" w:cs="Times New Roman"/>
          <w:sz w:val="24"/>
          <w:szCs w:val="24"/>
        </w:rPr>
        <w:t xml:space="preserve">za mjesec rujan </w:t>
      </w:r>
      <w:proofErr w:type="spellStart"/>
      <w:r w:rsidR="004824A7">
        <w:rPr>
          <w:rFonts w:ascii="Times New Roman" w:hAnsi="Times New Roman" w:cs="Times New Roman"/>
          <w:sz w:val="24"/>
          <w:szCs w:val="24"/>
        </w:rPr>
        <w:t>2019</w:t>
      </w:r>
      <w:proofErr w:type="spellEnd"/>
      <w:r w:rsidR="004824A7">
        <w:rPr>
          <w:rFonts w:ascii="Times New Roman" w:hAnsi="Times New Roman" w:cs="Times New Roman"/>
          <w:sz w:val="24"/>
          <w:szCs w:val="24"/>
        </w:rPr>
        <w:t>.</w:t>
      </w:r>
    </w:p>
    <w:p w:rsidR="004824A7" w:rsidP="006C4671" w:rsidRDefault="004824A7" w14:paraId="4C09890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4A7" w:rsidP="006C4671" w:rsidRDefault="004824A7" w14:paraId="24DBE628" w14:textId="4557B1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poseban upit suda punomoćnica dužnika navodi da plaće </w:t>
      </w:r>
      <w:proofErr w:type="spellStart"/>
      <w:r>
        <w:rPr>
          <w:rFonts w:ascii="Times New Roman" w:hAnsi="Times New Roman" w:cs="Times New Roman"/>
          <w:sz w:val="24"/>
          <w:szCs w:val="24"/>
        </w:rPr>
        <w:t>31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radnika za mjesec rujan </w:t>
      </w:r>
      <w:proofErr w:type="spellStart"/>
      <w:r>
        <w:rPr>
          <w:rFonts w:ascii="Times New Roman" w:hAnsi="Times New Roman" w:cs="Times New Roman"/>
          <w:sz w:val="24"/>
          <w:szCs w:val="24"/>
        </w:rPr>
        <w:t>2019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nisu isplaćene, no smatraju da je riječ o obvezama koje su nastale prije otvaranja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postupka, a na koje činjenica otvaranja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postupka ne utječe. U cijelosti ostaje kod svih dosadašnjih navoda iz dosadašnjih podnesaka.</w:t>
      </w:r>
    </w:p>
    <w:p w:rsidR="004824A7" w:rsidP="006C4671" w:rsidRDefault="004824A7" w14:paraId="24B670C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4A7" w:rsidP="006C4671" w:rsidRDefault="004824A7" w14:paraId="06106AB8" w14:textId="43E2FD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Zastupnica po zakonu RH, Ministarstva financija u cijelosti ostaje kod navoda iz podneska od 7. rujna </w:t>
      </w:r>
      <w:proofErr w:type="spellStart"/>
      <w:r>
        <w:rPr>
          <w:rFonts w:ascii="Times New Roman" w:hAnsi="Times New Roman" w:cs="Times New Roman"/>
          <w:sz w:val="24"/>
          <w:szCs w:val="24"/>
        </w:rPr>
        <w:t>2020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kao i prethodnih podnesaka uz prilog kojih su dostavljeni dokazi na okolnost obustave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postupka.</w:t>
      </w:r>
    </w:p>
    <w:p w:rsidR="0023745F" w:rsidP="006C4671" w:rsidRDefault="0023745F" w14:paraId="2552418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3745F" w:rsidR="0023745F" w:rsidP="006C4671" w:rsidRDefault="0023745F" w14:paraId="5FA7B35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DB3260" w:rsidP="00DB3260" w:rsidRDefault="006C4671" w14:paraId="4FD9111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b/>
          <w:sz w:val="24"/>
          <w:szCs w:val="24"/>
        </w:rPr>
        <w:tab/>
      </w:r>
      <w:r w:rsidRPr="002122C4">
        <w:rPr>
          <w:rFonts w:ascii="Times New Roman" w:hAnsi="Times New Roman" w:cs="Times New Roman"/>
          <w:sz w:val="24"/>
          <w:szCs w:val="24"/>
        </w:rPr>
        <w:t xml:space="preserve"> Utvrđuje se da niže navedene prijave tražbina nije osporio dužnik, povjerenik ili vjerovnik te se temeljem članka 47. SZ-a utvrđenim smatraju sljedeće tražbine:</w:t>
      </w:r>
    </w:p>
    <w:p w:rsidRPr="002122C4" w:rsidR="00E045D5" w:rsidP="00DB3260" w:rsidRDefault="00E045D5" w14:paraId="4FD9111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135" w:rsidP="00DB3260" w:rsidRDefault="00B67135" w14:paraId="4FD913F5" w14:textId="7A069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E05" w:rsidP="00DB3260" w:rsidRDefault="006B4E05" w14:paraId="6AA663C6" w14:textId="0C4E99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B67135" w:rsidP="00DB3260" w:rsidRDefault="00B67135" w14:paraId="4FD913F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2" w:type="dxa"/>
        <w:jc w:val="center"/>
        <w:tblInd w:w="-1099" w:type="dxa"/>
        <w:tblLook w:firstRow="1" w:lastRow="0" w:firstColumn="1" w:lastColumn="0" w:noHBand="0" w:noVBand="1" w:val="04A0"/>
      </w:tblPr>
      <w:tblGrid>
        <w:gridCol w:w="727"/>
        <w:gridCol w:w="3815"/>
        <w:gridCol w:w="1620"/>
        <w:gridCol w:w="1936"/>
        <w:gridCol w:w="1814"/>
      </w:tblGrid>
      <w:tr w:rsidRPr="001B6D86" w:rsidR="001B6D86" w:rsidTr="005E44C9" w14:paraId="31DE448C" w14:textId="77777777">
        <w:trPr>
          <w:trHeight w:val="1275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2F75B5"/>
            <w:vAlign w:val="center"/>
            <w:hideMark/>
          </w:tcPr>
          <w:p w:rsidRPr="001B6D86" w:rsidR="001B6D86" w:rsidP="00AF47BF" w:rsidRDefault="001B6D86" w14:paraId="4D6A2C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3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2F75B5"/>
            <w:vAlign w:val="center"/>
            <w:hideMark/>
          </w:tcPr>
          <w:p w:rsidRPr="001B6D86" w:rsidR="001B6D86" w:rsidP="00AF47BF" w:rsidRDefault="001B6D86" w14:paraId="7D4136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2F75B5"/>
            <w:vAlign w:val="center"/>
            <w:hideMark/>
          </w:tcPr>
          <w:p w:rsidRPr="001B6D86" w:rsidR="001B6D86" w:rsidP="00AF47BF" w:rsidRDefault="001B6D86" w14:paraId="49C744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2F75B5"/>
            <w:vAlign w:val="center"/>
            <w:hideMark/>
          </w:tcPr>
          <w:p w:rsidRPr="001B6D86" w:rsidR="001B6D86" w:rsidP="00AF47BF" w:rsidRDefault="001B6D86" w14:paraId="7C94C2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2F75B5"/>
            <w:vAlign w:val="center"/>
            <w:hideMark/>
          </w:tcPr>
          <w:p w:rsidRPr="001B6D86" w:rsidR="001B6D86" w:rsidP="00AF47BF" w:rsidRDefault="001B6D86" w14:paraId="71FC315E" w14:textId="1675BC5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UTVRĐENI IZNOS TRAŽBINE</w:t>
            </w:r>
            <w:r w:rsidR="00FC3EC0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/KN</w:t>
            </w:r>
          </w:p>
        </w:tc>
      </w:tr>
      <w:tr w:rsidRPr="001B6D86" w:rsidR="001B6D86" w:rsidTr="005E44C9" w14:paraId="686B032D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6F88D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856248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A.T.C. društvo s ograničenom odgovornošću za trgovinu auto dijelovima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BC517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46531582692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3247BD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Mrzljaki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47201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Draganić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9B0EE14" w14:textId="6FF7053D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347,76</w:t>
            </w:r>
            <w:r w:rsidR="00C0014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RPr="001B6D86" w:rsidR="001B6D86" w:rsidTr="005E44C9" w14:paraId="5ED59AC5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C65B2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47D106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ADEO društvo s ograničenom odgovornošću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CEBBC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62428114050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ABAB03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Livadska 2A, 31000 Osijek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7067CE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220,00</w:t>
            </w:r>
          </w:p>
        </w:tc>
      </w:tr>
      <w:tr w:rsidRPr="001B6D86" w:rsidR="001B6D86" w:rsidTr="005E44C9" w14:paraId="27F8007D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39F71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6BFDDE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AGROPLAN d.o.o. za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9AFCD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13652531417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867483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Ugljanska 14,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D49A25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50.051,98</w:t>
            </w:r>
          </w:p>
        </w:tc>
      </w:tr>
      <w:tr w:rsidRPr="001B6D86" w:rsidR="001B6D86" w:rsidTr="005E44C9" w14:paraId="02B251CF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03785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D09E51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AMV CERTING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FA61F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38334904379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3035B4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Miroslava Krleže 1,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2D13C7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6.722,06</w:t>
            </w:r>
          </w:p>
        </w:tc>
      </w:tr>
      <w:tr w:rsidRPr="001B6D86" w:rsidR="001B6D86" w:rsidTr="005E44C9" w14:paraId="0D9AE791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DF920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952791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ANTE-INŽENJERSTVO, društvo s ograničenom odgovornošću za građenje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BFC55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06531687122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A74694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Petra Krešimira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21266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Zmijavci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EF7671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58.112,42</w:t>
            </w:r>
          </w:p>
        </w:tc>
      </w:tr>
      <w:tr w:rsidRPr="001B6D86" w:rsidR="001B6D86" w:rsidTr="005E44C9" w14:paraId="28719EB6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AB270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A96B65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AQUA-INVEST d.o.o. za građevinarstvo,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2DECF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35253134835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8C280F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Rim 65D,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8DADAC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188.992,25</w:t>
            </w:r>
          </w:p>
        </w:tc>
      </w:tr>
      <w:tr w:rsidRPr="001B6D86" w:rsidR="001B6D86" w:rsidTr="005E44C9" w14:paraId="71A800A4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9E268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DD8CC1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ARKADA društvo za izgradnju, proizvodnju, financiranje, trgovinu, inženjering i projektiranje s ograničenom odgovornošću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11B49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87802939719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EEE126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Kolodvorska 1A, 47250 Duga Resa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E4404A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10.873,31</w:t>
            </w:r>
          </w:p>
        </w:tc>
      </w:tr>
      <w:tr w:rsidRPr="001B6D86" w:rsidR="001B6D86" w:rsidTr="005E44C9" w14:paraId="3E03D432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52D89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F0722C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ASPHALT &amp; BETON-KNAFL proizvodnja građevinskih materijala d.o.o.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FCE65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45801923578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C1F132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Zapužane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102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23420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Zapužane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F2DDA2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929,80</w:t>
            </w:r>
          </w:p>
        </w:tc>
      </w:tr>
      <w:tr w:rsidRPr="001B6D86" w:rsidR="001B6D86" w:rsidTr="005E44C9" w14:paraId="4BF92B8F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3F046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3CD692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AT d.o.o. za proizvodnju, prijevoz,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A47D0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28830868138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004E56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Turkulinova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33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44250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Petrinja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6E25F9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12.752,23</w:t>
            </w:r>
          </w:p>
        </w:tc>
      </w:tr>
      <w:tr w:rsidRPr="001B6D86" w:rsidR="001B6D86" w:rsidTr="005E44C9" w14:paraId="35AED50D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108D9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B7C9CB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STOLAR, NENAD BABIĆ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69531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56779508811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498387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GORNJE STATIVE 106, 47000 GORNJE STATIVE,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EBA0B1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750,00</w:t>
            </w:r>
          </w:p>
        </w:tc>
      </w:tr>
      <w:tr w:rsidRPr="001B6D86" w:rsidR="001B6D86" w:rsidTr="005E44C9" w14:paraId="157010FB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F3014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28DCA4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BAGAR, društvo za trgovinu,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export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-import, ugostiteljstvo i turizam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49711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44410763626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289AB7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Vrgadinska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3,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23211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Pakoštane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6849CA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27.338,77</w:t>
            </w:r>
          </w:p>
        </w:tc>
      </w:tr>
      <w:tr w:rsidRPr="001B6D86" w:rsidR="001B6D86" w:rsidTr="005E44C9" w14:paraId="0BE58067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74835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84180B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MEŽNAR građevinske usluge, vlasnik Denis Barešić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3F431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13592397276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A28F00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BELAJ 27A, 47000 BELAJ,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F8D1E1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7.081,25</w:t>
            </w:r>
          </w:p>
        </w:tc>
      </w:tr>
      <w:tr w:rsidRPr="001B6D86" w:rsidR="001B6D86" w:rsidTr="005E44C9" w14:paraId="77D1F019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E7BA9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92A911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BDO CROATIA društvo s ograničenom odgovornošću za pružanje revizorskih, konzalting i računovodstvenih usluga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10D27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76394522236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0BCB46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Trg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John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Fitzgerald Kennedy 6/b,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261672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75.000,00</w:t>
            </w:r>
          </w:p>
        </w:tc>
      </w:tr>
      <w:tr w:rsidRPr="001B6D86" w:rsidR="001B6D86" w:rsidTr="005E44C9" w14:paraId="217E1315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BF4DE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BFD32C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BENEFIT PROMET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B90E2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40219008458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060EBA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Trg kralja Petra Svačića 3,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13E885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20,00</w:t>
            </w:r>
          </w:p>
        </w:tc>
      </w:tr>
      <w:tr w:rsidRPr="001B6D86" w:rsidR="001B6D86" w:rsidTr="005E44C9" w14:paraId="3B22CFF1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CAEDC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B484CB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BIOKOVO COMMERCE, trgovina i posredovanje d.o.o.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FB441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91904453728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152107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Karlovačka cesta 145A,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44D95E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270,00</w:t>
            </w:r>
          </w:p>
        </w:tc>
      </w:tr>
      <w:tr w:rsidRPr="001B6D86" w:rsidR="001B6D86" w:rsidTr="005E44C9" w14:paraId="2B65E39D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19036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4777BD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BONACA, vlasnik Igor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Birkić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6D630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03490853668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2090F2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RUBEŠI 34, 51215 KASTAV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09863E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189,00</w:t>
            </w:r>
          </w:p>
        </w:tc>
      </w:tr>
      <w:tr w:rsidRPr="001B6D86" w:rsidR="001B6D86" w:rsidTr="005E44C9" w14:paraId="26829ED3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ED9D5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5EB01A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BK MONTAŽA društvo s ograničenom odgovornošću za usluge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3ABD6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80580557122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2626D0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Medarska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69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4FDF20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1.950,00</w:t>
            </w:r>
          </w:p>
        </w:tc>
      </w:tr>
      <w:tr w:rsidRPr="001B6D86" w:rsidR="001B6D86" w:rsidTr="005E44C9" w14:paraId="13BA0AA5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C13C6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DA5237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BKS BANK AG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34ED5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95202348925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25E120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ST. VEITER RING 43, 9020 KLAGENFURT AM WÖRTHERSEE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DE6A48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2.020.667,41</w:t>
            </w:r>
          </w:p>
        </w:tc>
      </w:tr>
      <w:tr w:rsidRPr="001B6D86" w:rsidR="001B6D86" w:rsidTr="005E44C9" w14:paraId="1FA14C69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33705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0DBDE9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BOŠANA, društvo s ograničenom odgovornošću za turizam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DF80D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47665065525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023C5E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Kralja Petra Svačića 26, 23210 Biograd Na Moru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76CE55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4.438,73</w:t>
            </w:r>
          </w:p>
        </w:tc>
      </w:tr>
      <w:tr w:rsidRPr="001B6D86" w:rsidR="001B6D86" w:rsidTr="005E44C9" w14:paraId="457A6960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9FD21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EF25F0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BRODOMERKUR trgovina i usluge, dioničko društvo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3359A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33956120458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A66384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Solinska 47, 21000 Split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E8AE62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458.239,84</w:t>
            </w:r>
          </w:p>
        </w:tc>
      </w:tr>
      <w:tr w:rsidRPr="001B6D86" w:rsidR="001B6D86" w:rsidTr="005E44C9" w14:paraId="11269931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42966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359F25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Javni bilježnik Nina Bubaš-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Magličić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CB381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97032622144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D6D69F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I.G.Kovačića 2,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986EB3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47,50</w:t>
            </w:r>
          </w:p>
        </w:tc>
      </w:tr>
      <w:tr w:rsidRPr="001B6D86" w:rsidR="001B6D86" w:rsidTr="005E44C9" w14:paraId="5C80CD8A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0CFAA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9D7035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KONOBA "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PAKOŠTANAC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", vlasnik Vinka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Bungur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8A8B8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07980391758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BB3B16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KRALJICE JELENE 23, 23211 PAKOŠTANE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7A8815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5.426,40</w:t>
            </w:r>
          </w:p>
        </w:tc>
      </w:tr>
      <w:tr w:rsidRPr="001B6D86" w:rsidR="001B6D86" w:rsidTr="005E44C9" w14:paraId="472211EF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45A04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C70FBC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AUTOELEKTRIKA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BUREŠ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vlasnik Ivica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Bureš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5786A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68201636213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788226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MATE BUČARA 55, 44250 PETRINJA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C9C821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2.330,00</w:t>
            </w:r>
          </w:p>
        </w:tc>
      </w:tr>
      <w:tr w:rsidRPr="001B6D86" w:rsidR="001B6D86" w:rsidTr="005E44C9" w14:paraId="41D04E37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116DF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57619C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BUSAK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-VULKANIZERSKI SERVIS, vlasnik 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Busak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Mario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EC6EC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91409506714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071014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ZAGREBAČKA 88,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A4A04E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3.467,50</w:t>
            </w:r>
          </w:p>
        </w:tc>
      </w:tr>
      <w:tr w:rsidRPr="001B6D86" w:rsidR="001B6D86" w:rsidTr="005E44C9" w14:paraId="57699F45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F5576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CAA943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Ceste Karlovac dioničko društvo za održavanje, zaštitu i izgradnju cesta, građevinarstvo i projektiranje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704F8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30218158872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4B627D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Belajske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Poljice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Poslovni park Karlovac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47250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Barilović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B225D5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180.248,92</w:t>
            </w:r>
          </w:p>
        </w:tc>
      </w:tr>
      <w:tr w:rsidRPr="001B6D86" w:rsidR="001B6D86" w:rsidTr="005E44C9" w14:paraId="7AE79D98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A1009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43D383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CESTOGRADNJA d.o.o. za graditeljstvo,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BA2CE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78341544878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FEB38B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Mitrovići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1,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23450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Zelengrad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DEBB3E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178.218,60</w:t>
            </w:r>
          </w:p>
        </w:tc>
      </w:tr>
      <w:tr w:rsidRPr="001B6D86" w:rsidR="001B6D86" w:rsidTr="005E44C9" w14:paraId="3ABFE6BB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295D7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989040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COMMITTO d.o.o. za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86D2A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79116400919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F086BE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Maksimilijana Vrhovca 11,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11F5BF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238,00</w:t>
            </w:r>
          </w:p>
        </w:tc>
      </w:tr>
      <w:tr w:rsidRPr="001B6D86" w:rsidR="001B6D86" w:rsidTr="005E44C9" w14:paraId="75ED3EC8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F0369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0E4DE9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D. M. KASTAV društvo s ograničenom odgovornošću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73D46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32495774256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4B7A3F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Donji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Turkibb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51215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Kastav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41A4E5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1.662,50</w:t>
            </w:r>
          </w:p>
        </w:tc>
      </w:tr>
      <w:tr w:rsidRPr="001B6D86" w:rsidR="001B6D86" w:rsidTr="005E44C9" w14:paraId="747A8A51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98E79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9D3B92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DANDIĆ, obrt za vulkanizerske usluge, vlasnik Janko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Dandić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A7421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44303659079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42F8AE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MILE WOOD 9, 44250 PETRINJA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EEF9AC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1.500,00</w:t>
            </w:r>
          </w:p>
        </w:tc>
      </w:tr>
      <w:tr w:rsidRPr="001B6D86" w:rsidR="001B6D86" w:rsidTr="005E44C9" w14:paraId="4C09D275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C1949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1181D3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DBL-MIOČEVIĆ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52645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07721022852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853ED0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Korenova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6BA18E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8.000,00</w:t>
            </w:r>
          </w:p>
        </w:tc>
      </w:tr>
      <w:tr w:rsidRPr="001B6D86" w:rsidR="001B6D86" w:rsidTr="005E44C9" w14:paraId="21C15317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FDBB0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A19160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OBRT ZA AUTOELEKTRIKU TRGOVINU I USLUGE GRAĐEVINSKOM MEHANIZACIJOM, vlasnik Vlado Delić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F6E3D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21272201301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33AD54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VLADIMIRA NAZORA 15, 10450 JASTREBARSKO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3150D5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812,15</w:t>
            </w:r>
          </w:p>
        </w:tc>
      </w:tr>
      <w:tr w:rsidRPr="001B6D86" w:rsidR="001B6D86" w:rsidTr="005E44C9" w14:paraId="512FB25A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09D5D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34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025DBB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DELTA DESIGN d.o.o. za proizvodnju, usluge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76A06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08686441860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98041C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Kolodvorska cesta 34, 47280 Ozalj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868C2B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18.962,50</w:t>
            </w:r>
          </w:p>
        </w:tc>
      </w:tr>
      <w:tr w:rsidRPr="001B6D86" w:rsidR="001B6D86" w:rsidTr="005E44C9" w14:paraId="290D6565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DDA19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30ACEA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DIATEH d.o.o. za proizvodnju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0A607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36086299082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C70F96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Hrastovička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ulica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33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10250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Lučko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51C54C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974,70</w:t>
            </w:r>
          </w:p>
        </w:tc>
      </w:tr>
      <w:tr w:rsidRPr="001B6D86" w:rsidR="001B6D86" w:rsidTr="005E44C9" w14:paraId="5ABD5C91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1F7A9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51C93D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DIMNJAČAR d.o.o. za pružanje dimnjačarskih usluga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46063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07474736792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0CB2A1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Dr.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Vladka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Mačeka 5,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D1AB0E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1.062,50</w:t>
            </w:r>
          </w:p>
        </w:tc>
      </w:tr>
      <w:tr w:rsidRPr="001B6D86" w:rsidR="001B6D86" w:rsidTr="005E44C9" w14:paraId="2796708D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D9515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B6C352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DOBROVOLJNO VATROGASNO DRUŠTVO PAKOŠTANE-VRGADA-VRANA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1400D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76138779869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159B75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Kraljice Jelene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78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23210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Pakoštane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9DC148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3.004,00</w:t>
            </w:r>
          </w:p>
        </w:tc>
      </w:tr>
      <w:tr w:rsidRPr="001B6D86" w:rsidR="001B6D86" w:rsidTr="005E44C9" w14:paraId="54B830CA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1689A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4F9333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DOM KONZALTING društvo s ograničenom odgovornošću za konzalting u građevinarstvu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72DD8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99842283451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4DF85E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Hrvatskih branitelja 3E, 51326 Vrbovsko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E20A2D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55.540,00</w:t>
            </w:r>
          </w:p>
        </w:tc>
      </w:tr>
      <w:tr w:rsidRPr="001B6D86" w:rsidR="001B6D86" w:rsidTr="005E44C9" w14:paraId="5184E2DA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93492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0E009F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DRNIŠPLAST d.d. za proizvodnju proizvoda od gume i plastičnih masa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DEA75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09330850917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698B83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S. Radića 63, 22320 Drniš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BE080B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103.621,35</w:t>
            </w:r>
          </w:p>
        </w:tc>
      </w:tr>
      <w:tr w:rsidRPr="001B6D86" w:rsidR="001B6D86" w:rsidTr="005E44C9" w14:paraId="3EA830FB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1FFA2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71A673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AUTO-NOVICA, vlasnici Stojan i Ivica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Đorđevski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AF692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48620764114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05B692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MREŽNIČKE POLJICE 11, 47250 MREŽNIČKE POLJICE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DDD36E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250,00</w:t>
            </w:r>
          </w:p>
        </w:tc>
      </w:tr>
      <w:tr w:rsidRPr="001B6D86" w:rsidR="001B6D86" w:rsidTr="005E44C9" w14:paraId="52245C33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56BDC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5E6F5B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E.T.AL. društvo s ograničenom odgovornošću za trgovinu, proizvodnju, usluge, uvoz-izvoz i zastupanje stranih tvrtki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86DFA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91055981513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E31B11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Bačka 36,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36480B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1.265,96</w:t>
            </w:r>
          </w:p>
        </w:tc>
      </w:tr>
      <w:tr w:rsidRPr="001B6D86" w:rsidR="001B6D86" w:rsidTr="005E44C9" w14:paraId="4E7CC9F0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7F1F0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7A77F1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EKO-PLAN d.o.o. za savjetovanje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FC34B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91738036595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238404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Luščić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3064B2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2.250,00</w:t>
            </w:r>
          </w:p>
        </w:tc>
      </w:tr>
      <w:tr w:rsidRPr="001B6D86" w:rsidR="001B6D86" w:rsidTr="005E44C9" w14:paraId="16769C80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45BD2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19922F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ELEKTRO-TEAM d.o.o. za elektroinstalacije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ADE41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26176974494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B72974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Riječka 16A, 20000 Dubrovnik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621FC1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RPr="001B6D86" w:rsidR="001B6D86" w:rsidTr="005E44C9" w14:paraId="35F54989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F5E9B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B93094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ELEKTROUSLUGE KOSTELAC d.o.o. za građevinarstvo i trgovinu, turistička agencija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2D8F1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05469442500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7BDE76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Sršići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3,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47280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Ozalj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B631FC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193.585,17</w:t>
            </w:r>
          </w:p>
        </w:tc>
      </w:tr>
      <w:tr w:rsidRPr="001B6D86" w:rsidR="001B6D86" w:rsidTr="005E44C9" w14:paraId="680D0F25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E12DA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46274A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ENERGO d. o. o. za proizvodnju i distribuciju toplinske energije i plina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021D8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99393766301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D7C6CD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Dolac 14, 51000 Rijeka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967431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1.935,26</w:t>
            </w:r>
          </w:p>
        </w:tc>
      </w:tr>
      <w:tr w:rsidRPr="001B6D86" w:rsidR="001B6D86" w:rsidTr="005E44C9" w14:paraId="408D5703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80AE8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579786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COLIBRI, servisno-trgovački obrt, vlasnica Kristina Erdeljac-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Baniček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00D36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17187619337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5E61FF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STRMAC 39A,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86633B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1.219,31</w:t>
            </w:r>
          </w:p>
        </w:tc>
      </w:tr>
      <w:tr w:rsidRPr="001B6D86" w:rsidR="001B6D86" w:rsidTr="005E44C9" w14:paraId="011AA377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94FD6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6F2049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ERLIĆ-COMMERCE društvo s ograničenom odgovornošću za trgovinu i građevinarstvo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DA80D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45517424179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321450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Dravska 1B, 23210 Biograd Na Moru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E6199D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232.452,47</w:t>
            </w:r>
          </w:p>
        </w:tc>
      </w:tr>
      <w:tr w:rsidRPr="001B6D86" w:rsidR="001B6D86" w:rsidTr="005E44C9" w14:paraId="13A62EA4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5FDC7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3CFC77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5251B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BA0627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Ulica Frana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Folnegovića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6,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2EF78A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95.081,80</w:t>
            </w:r>
          </w:p>
        </w:tc>
      </w:tr>
      <w:tr w:rsidRPr="001B6D86" w:rsidR="001B6D86" w:rsidTr="005E44C9" w14:paraId="79E9470E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957F7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EBC3D7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EUROAGRAM TIS društvo s ograničenom odgovornošću za tehnički pregled i promet vozila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68E8D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99681708224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5C69DD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grada Vukovara 282,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FA1303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10.872,19</w:t>
            </w:r>
          </w:p>
        </w:tc>
      </w:tr>
      <w:tr w:rsidRPr="001B6D86" w:rsidR="001B6D86" w:rsidTr="005E44C9" w14:paraId="4657EFD6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557ED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933CD5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EUROHERC osiguranje - dioničko društvo za osiguranje imovine i osoba i druge poslove osiguranja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35865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22694857747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1429CF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grada Vukovara 282,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38C328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60.681,99</w:t>
            </w:r>
          </w:p>
        </w:tc>
      </w:tr>
      <w:tr w:rsidRPr="001B6D86" w:rsidR="001B6D86" w:rsidTr="005E44C9" w14:paraId="4635D0CA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698CA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E8ED7E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EVIZ d.o.o. za proizvodnju, usluge i trgovinu na veliko i malo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8FCE4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55917084932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8C49BB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Meglenjak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997682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592,65</w:t>
            </w:r>
          </w:p>
        </w:tc>
      </w:tr>
      <w:tr w:rsidRPr="001B6D86" w:rsidR="001B6D86" w:rsidTr="005E44C9" w14:paraId="3CE4123B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997A0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8F3A8D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FERING društvo s ograničenom odgovornošću za proizvodnju, unutarnju i vanjsku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6A1B9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69700095834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54977C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Glavna ulica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86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10362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Prepuštovec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E848F8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4.099,75</w:t>
            </w:r>
          </w:p>
        </w:tc>
      </w:tr>
      <w:tr w:rsidRPr="001B6D86" w:rsidR="001B6D86" w:rsidTr="005E44C9" w14:paraId="1C915D95" w14:textId="77777777">
        <w:trPr>
          <w:trHeight w:val="127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49C39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58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84761D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FEROKOV d.o.o., podružnica Zagreb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581C6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60293288187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E95FE1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Trutina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1,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B41773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189.913,28</w:t>
            </w:r>
          </w:p>
        </w:tc>
      </w:tr>
      <w:tr w:rsidRPr="001B6D86" w:rsidR="001B6D86" w:rsidTr="005E44C9" w14:paraId="7FDB305B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FBFEA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09AEEF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2CEB7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F636D3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460BEA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57.564,32</w:t>
            </w:r>
          </w:p>
        </w:tc>
      </w:tr>
      <w:tr w:rsidRPr="001B6D86" w:rsidR="001B6D86" w:rsidTr="005E44C9" w14:paraId="2C488FF8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6DB1F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F562DE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FRAK d.o.o. za građevinarstvo, proizvodnju, trgovinu i ugostiteljstvo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82AD9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12336713108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EE3BF3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Jelaši 70,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22B05D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110,80</w:t>
            </w:r>
          </w:p>
        </w:tc>
      </w:tr>
      <w:tr w:rsidRPr="001B6D86" w:rsidR="001B6D86" w:rsidTr="005E44C9" w14:paraId="3E689493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6C7EB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EAF93A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FRANTEX - PROMET, društvo s ograničenom odgovornošću za proizvodnju i promet roba i usluga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0BFA9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22690383715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3E4281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Sunekov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odvojak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2E241D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Pr="001B6D86" w:rsidR="001B6D86" w:rsidTr="005E44C9" w14:paraId="233277F4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D18A1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506B30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FRETON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D0E73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47691623376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E70CCB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Vrhovac 52, 47280 Ozalj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8694CB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1.102,00</w:t>
            </w:r>
          </w:p>
        </w:tc>
      </w:tr>
      <w:tr w:rsidRPr="001B6D86" w:rsidR="001B6D86" w:rsidTr="005E44C9" w14:paraId="5FA62EED" w14:textId="77777777">
        <w:trPr>
          <w:trHeight w:val="153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2309B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DCAE28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G.A.M.I.K. d.o.o. za građenje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B6245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54902091529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423E40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Stjepana Radića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21311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Podstrana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FF0011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563.440,30</w:t>
            </w:r>
          </w:p>
        </w:tc>
      </w:tr>
      <w:tr w:rsidRPr="001B6D86" w:rsidR="001B6D86" w:rsidTr="005E44C9" w14:paraId="417BC504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56313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4DE316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ELEKTRO - GAL, obrt za elektroinstalacije, vlasnik Joško Galić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B1A6D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99042469503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FEC5CD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HRVACE 507A, 21233 HRVACE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9B30D3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84.241,84</w:t>
            </w:r>
          </w:p>
        </w:tc>
      </w:tr>
      <w:tr w:rsidRPr="001B6D86" w:rsidR="001B6D86" w:rsidTr="005E44C9" w14:paraId="12DA3406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44208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457FB2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KARMEN GALUNIĆ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E4B1C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69363956125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285B53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DRAGUTINA KRAPECA 12,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E86771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240.000,00</w:t>
            </w:r>
          </w:p>
        </w:tc>
      </w:tr>
      <w:tr w:rsidRPr="001B6D86" w:rsidR="001B6D86" w:rsidTr="005E44C9" w14:paraId="74AD6391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80A7B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52A4BB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KZAVRŠNI RADOVI U GRADITELJSTVU "INTERIJERI GALUNIĆ", vlasnik KREŠIMIR GALUNIĆ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2A76B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20602617428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BC7399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DRAGUTINA KRAPECA 12,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4F9686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2.030,00</w:t>
            </w:r>
          </w:p>
        </w:tc>
      </w:tr>
      <w:tr w:rsidRPr="001B6D86" w:rsidR="001B6D86" w:rsidTr="005E44C9" w14:paraId="44008366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AD1B7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A73ACF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GEO - INŽENJERING geodetske djelatnosti, inženjering i konzalting društvo s ograničenom odgovornošću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2BF85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09233752934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8735BC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Frana Supila 8, 51000 Rijeka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C95785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3.750,00</w:t>
            </w:r>
          </w:p>
        </w:tc>
      </w:tr>
      <w:tr w:rsidRPr="001B6D86" w:rsidR="001B6D86" w:rsidTr="005E44C9" w14:paraId="7EEE3ED5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2BDC1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4C4EA0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GEO-TIM d.o.o za geodetske poslove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152D4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15675314511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1C14AC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Trg Kralja Petra Svačića 2/2,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23210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Biograd Na Moru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F5E3A2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95.625,00</w:t>
            </w:r>
          </w:p>
        </w:tc>
      </w:tr>
      <w:tr w:rsidRPr="001B6D86" w:rsidR="001B6D86" w:rsidTr="005E44C9" w14:paraId="6CB8FB40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4ED5B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0E3D8A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GEOBIM društvo s ograničenom odgovornošću za zemljane radove i niskogradnju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FFAD3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15219045598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496CA5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Livadska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42204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Beletinec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7DD649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87.420,31</w:t>
            </w:r>
          </w:p>
        </w:tc>
      </w:tr>
      <w:tr w:rsidRPr="001B6D86" w:rsidR="001B6D86" w:rsidTr="005E44C9" w14:paraId="1D34EB59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F8BB8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E241A8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GEOEXPERT-I.G.M. d.o.o.  za ispitivanje građevinskih materijala i konstrukcija, projektiranje i nadzor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A1A00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99917958785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29EE54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Horvaćanska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77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4CF0FA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660,00</w:t>
            </w:r>
          </w:p>
        </w:tc>
      </w:tr>
      <w:tr w:rsidRPr="001B6D86" w:rsidR="001B6D86" w:rsidTr="005E44C9" w14:paraId="27A669B6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23585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A5DECB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GEOINDEX društvo s ograničenom odgovornošću za projektiranje, nadzor, i geomehaničko ispitivanje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04E27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76511079870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1608E5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Naserov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trg 7,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04093D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550,00</w:t>
            </w:r>
          </w:p>
        </w:tc>
      </w:tr>
      <w:tr w:rsidRPr="001B6D86" w:rsidR="001B6D86" w:rsidTr="005E44C9" w14:paraId="65E12D82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63233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EE2FB5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GEOVID d.o.o. za geodetske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4D08A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71716609839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F50BC5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Poljanička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6 c,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10298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Poljanica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Bistranska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755CB4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2.000,00</w:t>
            </w:r>
          </w:p>
        </w:tc>
      </w:tr>
      <w:tr w:rsidRPr="001B6D86" w:rsidR="001B6D86" w:rsidTr="005E44C9" w14:paraId="28C3C27F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A9BC8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565665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GOMA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E135E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89763743302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826314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Banija 30,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C3E637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327,50</w:t>
            </w:r>
          </w:p>
        </w:tc>
      </w:tr>
      <w:tr w:rsidRPr="001B6D86" w:rsidR="001B6D86" w:rsidTr="005E44C9" w14:paraId="3A6E08BD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90948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41DB9E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ETNO ŠINDRA, obrt za proizvodnju, vlasnik Mladen Gračanin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3714F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00460210112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CFA01A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KUSELJ 8, 47306 SABORSKO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E1D138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411,00</w:t>
            </w:r>
          </w:p>
        </w:tc>
      </w:tr>
      <w:tr w:rsidRPr="001B6D86" w:rsidR="001B6D86" w:rsidTr="005E44C9" w14:paraId="36DFB65D" w14:textId="77777777">
        <w:trPr>
          <w:trHeight w:val="127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A5209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76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83CF77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GRAD BIOGRAD NA MORU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5ED83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95603491861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3E0F3E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Trg kralja Tomislava 5, 23210 Biograd na Moru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7F9313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70.571,16</w:t>
            </w:r>
          </w:p>
        </w:tc>
      </w:tr>
      <w:tr w:rsidRPr="001B6D86" w:rsidR="001B6D86" w:rsidTr="005E44C9" w14:paraId="246D22F5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F63E9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6F06B5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GRAD KARLOVAC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052DD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25654647153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610B21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Banjavčićeva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9,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98CD27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20.572,90</w:t>
            </w:r>
          </w:p>
        </w:tc>
      </w:tr>
      <w:tr w:rsidRPr="001B6D86" w:rsidR="001B6D86" w:rsidTr="005E44C9" w14:paraId="671B2498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9E2C6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BEEB07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GRADISAN d.o.o. za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EF509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52225152809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96D901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Goranska 24,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B3D715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939.037,37</w:t>
            </w:r>
          </w:p>
        </w:tc>
      </w:tr>
      <w:tr w:rsidRPr="001B6D86" w:rsidR="001B6D86" w:rsidTr="005E44C9" w14:paraId="5FEA4B19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757BA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B98C8D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GUSTE &amp; FAMILLY, društvo s ograničenom odgovornošću za ugostiteljstvo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F5C90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53352043331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D2B0B7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Dobropoljana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125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23264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Dobropoljana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764BB8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3.992,75</w:t>
            </w:r>
          </w:p>
        </w:tc>
      </w:tr>
      <w:tr w:rsidRPr="001B6D86" w:rsidR="001B6D86" w:rsidTr="005E44C9" w14:paraId="48CC3297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A4FEC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729273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GUŠTIN društvo s ograničenom odgovornošću za trgovinu, obrtništvo i ugostiteljstvo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0D2D3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15549655602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3060A5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Vrškovac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47280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Ozalj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9C85EB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64,09</w:t>
            </w:r>
          </w:p>
        </w:tc>
      </w:tr>
      <w:tr w:rsidRPr="001B6D86" w:rsidR="001B6D86" w:rsidTr="005E44C9" w14:paraId="71702637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CBDAC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394C4A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ELEKROMEHANIKA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HADUŠEK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vlasnik Damir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Hadušek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D481F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14969905501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2DBB8A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GRIČE 14, 47272 GRIČE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2476F0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2.240,98</w:t>
            </w:r>
          </w:p>
        </w:tc>
      </w:tr>
      <w:tr w:rsidRPr="001B6D86" w:rsidR="001B6D86" w:rsidTr="005E44C9" w14:paraId="7806B7B4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6770E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067655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HAMOWA-HIDRO TVORNICA PUMPI društvo s ograničenom odgovornošću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9A836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08702764477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54E92B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Marina Držića 9,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25F075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556.753,68</w:t>
            </w:r>
          </w:p>
        </w:tc>
      </w:tr>
      <w:tr w:rsidRPr="001B6D86" w:rsidR="001B6D86" w:rsidTr="005E44C9" w14:paraId="424C4256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4C276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33EFA1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ZAVARIVANJE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HANŽEK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vlasnik Stjepan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Hanžek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20E49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82869274004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92D90E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GREDA 41, 42243 GREDA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41D791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3.600,00</w:t>
            </w:r>
          </w:p>
        </w:tc>
      </w:tr>
      <w:tr w:rsidRPr="001B6D86" w:rsidR="001B6D86" w:rsidTr="005E44C9" w14:paraId="5CFC7D0D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299C4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013FB2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HIDREL d.o.o. za proizvodnju i promet građevnim materijalom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996D7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85896793612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AE1624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Velikogorička 1B, 10410 Novo Čiče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385495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20.495,26</w:t>
            </w:r>
          </w:p>
        </w:tc>
      </w:tr>
      <w:tr w:rsidRPr="001B6D86" w:rsidR="001B6D86" w:rsidTr="005E44C9" w14:paraId="33B92239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D5639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FE7204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HIDRO GRAD društvo s ograničenom odgovornošću za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0CD6D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49528301725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3E511F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Gustava Krkleca 6, 10431 Rakitje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5EEB87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18.541,53</w:t>
            </w:r>
          </w:p>
        </w:tc>
      </w:tr>
      <w:tr w:rsidRPr="001B6D86" w:rsidR="001B6D86" w:rsidTr="005E44C9" w14:paraId="175B56C5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062A1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2D984B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HIDRO-TEHNIKA društvo s ograničenom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odgovornošču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 građenje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DC507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97769180978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AB2C5A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Grdešićka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47300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Ogulin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755C7D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3.804.414,65</w:t>
            </w:r>
          </w:p>
        </w:tc>
      </w:tr>
      <w:tr w:rsidRPr="001B6D86" w:rsidR="001B6D86" w:rsidTr="005E44C9" w14:paraId="7487D33B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61C80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E8841B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HIDROELEKTRA MEHANIZACIJA d.d. za građenje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C4E53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96667257878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3DA316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Radnička cesta 204,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4A5210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38.490,00</w:t>
            </w:r>
          </w:p>
        </w:tc>
      </w:tr>
      <w:tr w:rsidRPr="001B6D86" w:rsidR="001B6D86" w:rsidTr="005E44C9" w14:paraId="0D0569C9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9BF81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2E59F7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HP - Hrvatska pošta d.d.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E23DA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87311810356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091594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Jurišićeva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31B140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307,65</w:t>
            </w:r>
          </w:p>
        </w:tc>
      </w:tr>
      <w:tr w:rsidRPr="001B6D86" w:rsidR="001B6D86" w:rsidTr="005E44C9" w14:paraId="71A17CD3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3B7EF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26F527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Hrvatske autoceste društvo s ograničenom odgovornošću, za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upravljenje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, građenje i održavanje autocesta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3BAFF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57500462912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7DA3BA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Širolina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ulica 4,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A2F450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91,25</w:t>
            </w:r>
          </w:p>
        </w:tc>
      </w:tr>
      <w:tr w:rsidRPr="001B6D86" w:rsidR="001B6D86" w:rsidTr="005E44C9" w14:paraId="4FF9B199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B3E9E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C44BB4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3D1F0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7FBD14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Radnička cesta 21,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29933F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5.706,05</w:t>
            </w:r>
          </w:p>
        </w:tc>
      </w:tr>
      <w:tr w:rsidRPr="001B6D86" w:rsidR="001B6D86" w:rsidTr="005E44C9" w14:paraId="2F8B3A0C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91F13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839E69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HRVATSKI ZAVOD ZA ZAPOŠLJAVANJE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04FF1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91547293790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5E0EF1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Radnička cesta 1,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1407F1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6.432,30</w:t>
            </w:r>
          </w:p>
        </w:tc>
      </w:tr>
      <w:tr w:rsidRPr="001B6D86" w:rsidR="001B6D86" w:rsidTr="005E44C9" w14:paraId="088B12E2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B3EB1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F2A99D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IDACOMMERCE društvo s ograničenom odgovornošću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05C99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27857583640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B837A6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Tratinska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DFC5DF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67.602,50</w:t>
            </w:r>
          </w:p>
        </w:tc>
      </w:tr>
      <w:tr w:rsidRPr="001B6D86" w:rsidR="001B6D86" w:rsidTr="005E44C9" w14:paraId="54FC5978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A601D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45C6AF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INA-INDUSTRIJA NAFTE, d.d.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87FA3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3A1DAF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Avenija V. Holjevca 10,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35A157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452.185,40</w:t>
            </w:r>
          </w:p>
        </w:tc>
      </w:tr>
      <w:tr w:rsidRPr="001B6D86" w:rsidR="001B6D86" w:rsidTr="005E44C9" w14:paraId="63E50BFE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00139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9F63CC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INTER CARS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68679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46564276045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FFABF4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Krapinska ulica 37, 10290 Zaprešić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187F31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23.781,29</w:t>
            </w:r>
          </w:p>
        </w:tc>
      </w:tr>
      <w:tr w:rsidRPr="001B6D86" w:rsidR="001B6D86" w:rsidTr="005E44C9" w14:paraId="4FE7C106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50A01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BDE659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IZGRADNJA FUTURA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DEB2E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14482540987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261527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Ledinska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ulica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35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10255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Donji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Stupnik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AA52F3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139,23</w:t>
            </w:r>
          </w:p>
        </w:tc>
      </w:tr>
      <w:tr w:rsidRPr="001B6D86" w:rsidR="001B6D86" w:rsidTr="005E44C9" w14:paraId="36F2D620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8E4E2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FD490E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JAVNI BILJEŽNIK BRANKO JAKIĆ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8C862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08564858401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A7FA3B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ZELINSKA 3,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DB8041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5.100,97</w:t>
            </w:r>
          </w:p>
        </w:tc>
      </w:tr>
      <w:tr w:rsidRPr="001B6D86" w:rsidR="001B6D86" w:rsidTr="005E44C9" w14:paraId="2186DCC1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D0D69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104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699534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JELSA d.o.o. za graditeljstvo,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31D6B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07933147861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AABD58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Gornja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Jelsa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D2C601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1.278,08</w:t>
            </w:r>
          </w:p>
        </w:tc>
      </w:tr>
      <w:tr w:rsidRPr="001B6D86" w:rsidR="001B6D86" w:rsidTr="005E44C9" w14:paraId="3054A202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DCFA5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21BE42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KEDO d.o.o. za prijevoz, proizvodnju, trgovinu  i uvoz-izvoz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30BD1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31707617036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75FE4B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Zagrebačka cesta 134,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4D6509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930.768,37</w:t>
            </w:r>
          </w:p>
        </w:tc>
      </w:tr>
      <w:tr w:rsidRPr="001B6D86" w:rsidR="001B6D86" w:rsidTr="005E44C9" w14:paraId="705E90E7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9D7E0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9D7C32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KEMIS-TERMOCLEAN d.o.o. za industrijska čišćenja i gospodarenja otpadom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567AA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47719259482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4F4B07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Slavonska avenija 26/4,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A2267A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9.728,75</w:t>
            </w:r>
          </w:p>
        </w:tc>
      </w:tr>
      <w:tr w:rsidRPr="001B6D86" w:rsidR="001B6D86" w:rsidTr="005E44C9" w14:paraId="67DFFB3C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6E9DD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4DD09F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KLAPA d.o.o. za graditeljstvo,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ED49E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04969920332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DD7368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Debanićeva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33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454767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33.105,00</w:t>
            </w:r>
          </w:p>
        </w:tc>
      </w:tr>
      <w:tr w:rsidRPr="001B6D86" w:rsidR="001B6D86" w:rsidTr="005E44C9" w14:paraId="42C3E216" w14:textId="77777777">
        <w:trPr>
          <w:trHeight w:val="127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6B608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068AA0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ROBY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obrt za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autooptiku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vulkanizaciju i trgovinu, vlasnik Robert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Kocanjer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A5033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30255525310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1D2993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Novaki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99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KARLOVAC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74DD0E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280,00</w:t>
            </w:r>
          </w:p>
        </w:tc>
      </w:tr>
      <w:tr w:rsidRPr="001B6D86" w:rsidR="001B6D86" w:rsidTr="005E44C9" w14:paraId="127E9D91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FC538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C14ECB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KOLEKTOR KOLING društvo s ograničenom odgovornošću inženjering, instalacije, proizvodnja, Glavna podružnica Petrinja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9CA62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96766019518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43E2EF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Voćarska 11, 44250 Petrinja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09C8C4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3.543.677,99</w:t>
            </w:r>
          </w:p>
        </w:tc>
      </w:tr>
      <w:tr w:rsidRPr="001B6D86" w:rsidR="001B6D86" w:rsidTr="005E44C9" w14:paraId="2519CFE5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E6F8C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86E1FF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KOMFOR d.o.o. za tapetariju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3CDC8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11815295884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88B512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Donja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Jelsa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128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3B50AC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3.281,99</w:t>
            </w:r>
          </w:p>
        </w:tc>
      </w:tr>
      <w:tr w:rsidRPr="001B6D86" w:rsidR="001B6D86" w:rsidTr="005E44C9" w14:paraId="21BA10FB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A4947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850911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KOMUNALAC PETRINJA društvo s ograničenom odgovornošću za komunalne i uslužne djelatnosti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5DC05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53696178845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4D4F55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Gundulićeva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44250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Petrinja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8D4974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27.404,41</w:t>
            </w:r>
          </w:p>
        </w:tc>
      </w:tr>
      <w:tr w:rsidRPr="001B6D86" w:rsidR="001B6D86" w:rsidTr="005E44C9" w14:paraId="54BA8C8B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A2A27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E41F8E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KOPLAST društvo s ograničenom odgovornošću za proizvodnju, trgovinu i zastupanje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3F6D8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72367210552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FD459F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Zagrad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34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08C0C5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25.118,31</w:t>
            </w:r>
          </w:p>
        </w:tc>
      </w:tr>
      <w:tr w:rsidRPr="001B6D86" w:rsidR="001B6D86" w:rsidTr="005E44C9" w14:paraId="53F9CC73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3AE83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905322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AUTOELEKTRIČAR IVICA KRAJNOVIĆ, autoelektričarski obrt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76150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76639050121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B653AA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SPLITSKA 62, 23210 BIOGRAD NA MORU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5893B9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2.330,00</w:t>
            </w:r>
          </w:p>
        </w:tc>
      </w:tr>
      <w:tr w:rsidRPr="001B6D86" w:rsidR="001B6D86" w:rsidTr="005E44C9" w14:paraId="09517C70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1253F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D03F40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VIJCI KRANJEC, OBRT ZA TRGOVINU I PROIZVODNJU, vlasnik Saša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Kranjec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BB517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40518747839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D56E97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GRADA VUKOVARA 3,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A47BD3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6.329,66</w:t>
            </w:r>
          </w:p>
        </w:tc>
      </w:tr>
      <w:tr w:rsidRPr="001B6D86" w:rsidR="001B6D86" w:rsidTr="005E44C9" w14:paraId="13CF863C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61F82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1CEAF6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Ladić-Vit vodovod i trgovina, društvo s ograničenom odgovornošću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12BF6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09023282704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EA4540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Ladislava Kralja 12, 40000 Čakovec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1373A1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1.368,75</w:t>
            </w:r>
          </w:p>
        </w:tc>
      </w:tr>
      <w:tr w:rsidRPr="001B6D86" w:rsidR="001B6D86" w:rsidTr="005E44C9" w14:paraId="1675C8A4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B5D6D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A3659E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LABORA društvo s ograničenom odgovornošću za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22462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22948717827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8DF5DE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Ivana Merza 4,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23207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Turanj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, Sveti Filip i Jakov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C2192D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351.003,73</w:t>
            </w:r>
          </w:p>
        </w:tc>
      </w:tr>
      <w:tr w:rsidRPr="001B6D86" w:rsidR="001B6D86" w:rsidTr="005E44C9" w14:paraId="591DCBF3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F9F05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2A416F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AUTO-DIN, obrt za usluge i trgovinu, vlasnik Goran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Latković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C11AC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19861710527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D02D3B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LEMIĆ BRDO 1,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0807DD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2.250,00</w:t>
            </w:r>
          </w:p>
        </w:tc>
      </w:tr>
      <w:tr w:rsidRPr="001B6D86" w:rsidR="001B6D86" w:rsidTr="005E44C9" w14:paraId="0B91C52E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72603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86C466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GMTT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LEŠĆANEC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Marijan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Lešćanec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CD5DE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74412563118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3C38D0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VRŠKOVAC 1D, 47283 VRŠKOVAC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0057E8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117.307,63</w:t>
            </w:r>
          </w:p>
        </w:tc>
      </w:tr>
      <w:tr w:rsidRPr="001B6D86" w:rsidR="001B6D86" w:rsidTr="005E44C9" w14:paraId="05B57344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2461E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70EBA7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LIN TRGOVINA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B1497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81136376163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FF50CB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Vlatka Mačeka 26,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6F6C87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16.728,13</w:t>
            </w:r>
          </w:p>
        </w:tc>
      </w:tr>
      <w:tr w:rsidRPr="001B6D86" w:rsidR="001B6D86" w:rsidTr="005E44C9" w14:paraId="08D8D2CD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D13B4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7F9859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LOKVARKA društvo s ograničenom odgovornošću za komunalne djelatnosti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A8760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38925022583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693BC3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Šetališe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Golubinjak 6,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51316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Lokve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CA9344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1.990,28</w:t>
            </w:r>
          </w:p>
        </w:tc>
      </w:tr>
      <w:tr w:rsidRPr="001B6D86" w:rsidR="001B6D86" w:rsidTr="005E44C9" w14:paraId="7A430A98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11BBF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095AC2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LUBENICE društvo s ograničenom odgovornošću i putnička agencija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8F995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26264486684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9E7673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Ruđera Boškovića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23211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Pakoštane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D6F393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325,00</w:t>
            </w:r>
          </w:p>
        </w:tc>
      </w:tr>
      <w:tr w:rsidRPr="001B6D86" w:rsidR="001B6D86" w:rsidTr="005E44C9" w14:paraId="25BC9717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8FA59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75820A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RENATO, vulkanizerski obrt, vlasnik Renato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Marketin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AEA6F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39256159124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EBFB09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UL.PETRA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ZRINSKOG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23211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PAKOŠTANE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AE7186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1.350,00</w:t>
            </w:r>
          </w:p>
        </w:tc>
      </w:tr>
      <w:tr w:rsidRPr="001B6D86" w:rsidR="001B6D86" w:rsidTr="005E44C9" w14:paraId="30062282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EFD21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125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FF544E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MARKOP d.o.o. za usluge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F61F9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67033087992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CB39FC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Milana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Miholjevića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7,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44250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Petrinja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204CDB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3.387,50</w:t>
            </w:r>
          </w:p>
        </w:tc>
      </w:tr>
      <w:tr w:rsidRPr="001B6D86" w:rsidR="001B6D86" w:rsidTr="005E44C9" w14:paraId="6BEC93F1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66696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8ADDB0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Tiskarski obrt MB TISAK, vlasnik Vladimir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Marohnić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0B7B5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89445820952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2C8CCD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SENJSKA ULICA 86,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C66D04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762,50</w:t>
            </w:r>
          </w:p>
        </w:tc>
      </w:tr>
      <w:tr w:rsidRPr="001B6D86" w:rsidR="001B6D86" w:rsidTr="005E44C9" w14:paraId="333A5486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DF473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611CED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MARTIN STROJ društvo s ograničenom odgovornošću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4387D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70903581556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640B7B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Sv. Martin pod Okićem 18, 10435 Sveti Martin Pod Okićem, Samobor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BD49EB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16.636,24</w:t>
            </w:r>
          </w:p>
        </w:tc>
      </w:tr>
      <w:tr w:rsidRPr="001B6D86" w:rsidR="001B6D86" w:rsidTr="005E44C9" w14:paraId="78C5D378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FC974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E8026E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MATEŠA COMMERCE, obrt za trgovinu, vl. Dario Mateša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56095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21494792042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55AE51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GOLJAK 8A, 47201 DRAGANIĆ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B12812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2.419,50</w:t>
            </w:r>
          </w:p>
        </w:tc>
      </w:tr>
      <w:tr w:rsidRPr="001B6D86" w:rsidR="001B6D86" w:rsidTr="005E44C9" w14:paraId="7812B270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84E8D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88C631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MATKOVIĆ, OBRT ZA PRIJEVOZ I RAD GRAĐEVINSKIM STROJEVIMA, vlasnik Darko Matković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CC2BA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54122438117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575F91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PODBREŽJE III. 6,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9E1512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126.753,63</w:t>
            </w:r>
          </w:p>
        </w:tc>
      </w:tr>
      <w:tr w:rsidRPr="001B6D86" w:rsidR="001B6D86" w:rsidTr="005E44C9" w14:paraId="39D93B42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0546D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207CF2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MB BRAVARIJA društvo s ograničenom odgovornošću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0A35F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49266941621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688AAD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Savska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105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10373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Hrušćica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Općina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Rugvica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40F604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231.040,95</w:t>
            </w:r>
          </w:p>
        </w:tc>
      </w:tr>
      <w:tr w:rsidRPr="001B6D86" w:rsidR="001B6D86" w:rsidTr="005E44C9" w14:paraId="093CF718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DC32F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3F71B7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MD KONSTRUKCIJE d.o.o. za proizvodnju metalnih konstrukcija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9E546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5357091276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BCD6A2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Ivice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Sudnika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7,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10430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Samobor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26EE82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35.090,11</w:t>
            </w:r>
          </w:p>
        </w:tc>
      </w:tr>
      <w:tr w:rsidRPr="001B6D86" w:rsidR="001B6D86" w:rsidTr="005E44C9" w14:paraId="403F92D6" w14:textId="77777777">
        <w:trPr>
          <w:trHeight w:val="153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2E005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73BDDF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MEŠIĆ COM d.o.o. za projektiranje, građenje, nadzor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EBE2F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16308837296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13B01B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Strojarska cesta 22,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FBD940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362.925,41</w:t>
            </w:r>
          </w:p>
        </w:tc>
      </w:tr>
      <w:tr w:rsidRPr="001B6D86" w:rsidR="001B6D86" w:rsidTr="005E44C9" w14:paraId="5FE26ED9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1F103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61B0F0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MGA NEKRETNINE, društvo s ograničenom odgovornošću za upravljanje nekretninama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71B7B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29270042257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46714E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Splitska 3/2, 20350 Metković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1996C1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Pr="001B6D86" w:rsidR="001B6D86" w:rsidTr="005E44C9" w14:paraId="04C3DFA4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CC35C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DCD6E0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Bravarski obrt MILARDOVIĆ, vlasnik Josip Milardović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D041A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4267472600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166690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DINKA ŠTAMBAKA 26, 21260 IMOTSKI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0D9565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6.338,00</w:t>
            </w:r>
          </w:p>
        </w:tc>
      </w:tr>
      <w:tr w:rsidRPr="001B6D86" w:rsidR="001B6D86" w:rsidTr="005E44C9" w14:paraId="27C9D476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96738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7F75AB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MINERAL IGM društvo s ograničenom odgovornošću za proizvodnju i trgovinu građevnim materijalom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75F46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42050807337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D1586D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Zapužane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102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23420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Zapužane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DE3D92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22.029,35</w:t>
            </w:r>
          </w:p>
        </w:tc>
      </w:tr>
      <w:tr w:rsidRPr="001B6D86" w:rsidR="001B6D86" w:rsidTr="005E44C9" w14:paraId="28B592A2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4E878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5710FB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MINISTARSTVO FINANCIJA, POREZNA UPRAVA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D740A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7D55D6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Katančićeva 5,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F6D10A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2.088.360,68</w:t>
            </w:r>
          </w:p>
        </w:tc>
      </w:tr>
      <w:tr w:rsidRPr="001B6D86" w:rsidR="001B6D86" w:rsidTr="005E44C9" w14:paraId="5478A16E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8C719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936D71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MINISTARSTVO POLJOPRIVREDE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7E5AD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76767369197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13BDB6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grada Vukovara 78,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05E164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61.422,19</w:t>
            </w:r>
          </w:p>
        </w:tc>
      </w:tr>
      <w:tr w:rsidRPr="001B6D86" w:rsidR="001B6D86" w:rsidTr="005E44C9" w14:paraId="467FF160" w14:textId="77777777">
        <w:trPr>
          <w:trHeight w:val="127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2D5D4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049D10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Montcogim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- Plinara d.o.o. za izgradnju distribucijskih mreža, distribuciju plina i održavanje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AE556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85690422241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B29067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Trg Ante Starčevića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10431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Sveta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Nedelja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FEA13E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52,15</w:t>
            </w:r>
          </w:p>
        </w:tc>
      </w:tr>
      <w:tr w:rsidRPr="001B6D86" w:rsidR="001B6D86" w:rsidTr="005E44C9" w14:paraId="65EE8131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55BDA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FDA263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NAŠICECEMENT Tvornica cementa, dioničko društvo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EF7B0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62612424147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F2A519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Tajnovac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1,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31500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Našice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58910C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290.052,88</w:t>
            </w:r>
          </w:p>
        </w:tc>
      </w:tr>
      <w:tr w:rsidRPr="001B6D86" w:rsidR="001B6D86" w:rsidTr="005E44C9" w14:paraId="570A77F0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9DF1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F24658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"STOLARSKO-TESARSKO-STAKLARSKA RADNJA" , vlasnik Darko Novosel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2579D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11160908769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63946D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PREDIONIČKA 7, 49290 MIHANOVIĆEV DOL, KLANJEC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E60949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4.544,50</w:t>
            </w:r>
          </w:p>
        </w:tc>
      </w:tr>
      <w:tr w:rsidRPr="001B6D86" w:rsidR="001B6D86" w:rsidTr="005E44C9" w14:paraId="213292C5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7A827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9040AA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ODETA društvo s ograničenom odgovornošću za proizvodnju, trgovinu i promet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B1861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20091631703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1533A5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Rakovac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0F2893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10.600,08</w:t>
            </w:r>
          </w:p>
        </w:tc>
      </w:tr>
      <w:tr w:rsidRPr="001B6D86" w:rsidR="001B6D86" w:rsidTr="005E44C9" w14:paraId="40B37A8B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C3545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2C14A0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ORKA PAKOŠTANE  d.o.o. za graditeljstvo, trgovinu i poslovne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C4133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89448704004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C646A1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Ivana  Gundulića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23211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Pakoštane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347C0F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64.086,62</w:t>
            </w:r>
          </w:p>
        </w:tc>
      </w:tr>
      <w:tr w:rsidRPr="001B6D86" w:rsidR="001B6D86" w:rsidTr="005E44C9" w14:paraId="2383F676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070FF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144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A01569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PAP-PROMET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063ED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50710739981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4A75AA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dr. Franje Tuđmana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77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10431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Sveta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Nedelja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34D3F1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283,17</w:t>
            </w:r>
          </w:p>
        </w:tc>
      </w:tr>
      <w:tr w:rsidRPr="001B6D86" w:rsidR="001B6D86" w:rsidTr="005E44C9" w14:paraId="4A0C8FCD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27B58" w:rsidR="001B6D86" w:rsidP="00AF47BF" w:rsidRDefault="001B6D86" w14:paraId="1892DF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27B58" w:rsidR="001B6D86" w:rsidP="00AF47BF" w:rsidRDefault="001B6D86" w14:paraId="55872C7D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PARTNER BANKA d.d. ZAGREB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27B58" w:rsidR="001B6D86" w:rsidP="00AF47BF" w:rsidRDefault="001B6D86" w14:paraId="3DC28B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71221608291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27B58" w:rsidR="001B6D86" w:rsidP="00AF47BF" w:rsidRDefault="001B6D86" w14:paraId="6B5C80A7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Vončinina</w:t>
            </w:r>
            <w:proofErr w:type="spellEnd"/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2, </w:t>
            </w:r>
            <w:proofErr w:type="spellStart"/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10000</w:t>
            </w:r>
            <w:proofErr w:type="spellEnd"/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27B58" w:rsidR="001B6D86" w:rsidP="00AF47BF" w:rsidRDefault="001B6D86" w14:paraId="56C08333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7.340,48</w:t>
            </w:r>
          </w:p>
        </w:tc>
      </w:tr>
      <w:tr w:rsidRPr="001B6D86" w:rsidR="001B6D86" w:rsidTr="005E44C9" w14:paraId="3EFE7CF9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EF58B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CE855A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PBZ CARD društvo s ograničenom odgovornošću za poslovanje kreditnim karticama, putnička agencija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82A8C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34FC5F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Radnička cesta 44,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66AF3C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25.169,85</w:t>
            </w:r>
          </w:p>
        </w:tc>
      </w:tr>
      <w:tr w:rsidRPr="001B6D86" w:rsidR="001B6D86" w:rsidTr="005E44C9" w14:paraId="491820D6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40D20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695F99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VULKANIZERSKI OBRT, vlasnik FRANJO PENIĆ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293DA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05155664914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D41EF1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Zagrebačka 2/A,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57D318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82,50</w:t>
            </w:r>
          </w:p>
        </w:tc>
      </w:tr>
      <w:tr w:rsidRPr="001B6D86" w:rsidR="001B6D86" w:rsidTr="005E44C9" w14:paraId="1B0E1617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DB084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7D0D15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PET PLUS GRADNJA društvo s ograničenom odgovornošću za proizvodnju,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0FC06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76016295049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F90F9D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Slavka Kolara 24b, 44250 Petrinja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7CD9B8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48.553,69</w:t>
            </w:r>
          </w:p>
        </w:tc>
      </w:tr>
      <w:tr w:rsidRPr="001B6D86" w:rsidR="001B6D86" w:rsidTr="005E44C9" w14:paraId="7B0B4493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67232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6117A5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PETROL društvo s ograničenom odgovornošću za trgovinu i prijevoz nafte i naftnih derivata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78E40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75550985023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747AF1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Otok,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Oreškovićeva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6h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415AD0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78.897,60</w:t>
            </w:r>
          </w:p>
        </w:tc>
      </w:tr>
      <w:tr w:rsidRPr="001B6D86" w:rsidR="001B6D86" w:rsidTr="005E44C9" w14:paraId="3DF6C154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A52A7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FE33E7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NADA PILIPOVIĆ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BDF1C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99825552970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94B29E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 PLEMIĆKO 12,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39433C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454.540,84</w:t>
            </w:r>
          </w:p>
        </w:tc>
      </w:tr>
      <w:tr w:rsidRPr="001B6D86" w:rsidR="001B6D86" w:rsidTr="005E44C9" w14:paraId="54BCA5F3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E6394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D35621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ZVONKO PILIPOVIĆ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400F2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18246424340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36348A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 PLEMIĆKO 12,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2E60A3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359.170,55</w:t>
            </w:r>
          </w:p>
        </w:tc>
      </w:tr>
      <w:tr w:rsidRPr="001B6D86" w:rsidR="001B6D86" w:rsidTr="005E44C9" w14:paraId="34DBFD55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4373C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61744E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ODVJETNIČKI URED  Boris Pivac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5BAF0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30320909636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FB1690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Nodilova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418305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28.996,14</w:t>
            </w:r>
          </w:p>
        </w:tc>
      </w:tr>
      <w:tr w:rsidRPr="001B6D86" w:rsidR="001B6D86" w:rsidTr="005E44C9" w14:paraId="4FBEB3EF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69274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B911AA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PK društvo s ograničenom odgovornošću za proizvodnju, zastupanje i uvoz - izvoz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8B874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07930503403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760DC0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Industrijska zona R- 27, 51223 ŠKRLJEVO, BAKAR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9E4CCF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72.848,75</w:t>
            </w:r>
          </w:p>
        </w:tc>
      </w:tr>
      <w:tr w:rsidRPr="001B6D86" w:rsidR="001B6D86" w:rsidTr="005E44C9" w14:paraId="0DB8F3CE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209AA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7D2255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"SERVIS POGAČIĆ" OBRT, vlasnik Ivica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Pogačić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3F030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08923463653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0792FA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ŽUŽIĆI 11, 10255 DONJI STUPNIK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4259F9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1.262,50</w:t>
            </w:r>
          </w:p>
        </w:tc>
      </w:tr>
      <w:tr w:rsidRPr="001B6D86" w:rsidR="001B6D86" w:rsidTr="005E44C9" w14:paraId="58E8ED5B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B6DE6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2364CB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POSSUM društvo s ograničenom odgovornošću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829DD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26047630059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918BE4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Šestinski prilaz 26d,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547A8B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22.115,03</w:t>
            </w:r>
          </w:p>
        </w:tc>
      </w:tr>
      <w:tr w:rsidRPr="001B6D86" w:rsidR="001B6D86" w:rsidTr="005E44C9" w14:paraId="70FE3310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AE697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B53874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PRIDUS d.o.o. za graditeljstvo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E7890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95473530789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239EDB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Matije Gupca 28c, 10290 Zaprešić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360DCB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8.695,50</w:t>
            </w:r>
          </w:p>
        </w:tc>
      </w:tr>
      <w:tr w:rsidRPr="001B6D86" w:rsidR="001B6D86" w:rsidTr="005E44C9" w14:paraId="692BCEB9" w14:textId="77777777">
        <w:trPr>
          <w:trHeight w:val="127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2F9DD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6BC1E9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PRIVREDA društvo s ograničenom odgovornošću za javnu vodoopskrbu i odvodnju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9EE17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12266526926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DFC7D3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Gundulićeva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44250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Petrinja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A5C1BE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115.047,29</w:t>
            </w:r>
          </w:p>
        </w:tc>
      </w:tr>
      <w:tr w:rsidRPr="001B6D86" w:rsidR="001B6D86" w:rsidTr="005E44C9" w14:paraId="1C55C1DD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0A681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ED3181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PRIVREDNA BANKA ZAGREB - DIONIČKO DRUŠTVO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35036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75AAC2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Radnička cesta 50,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C8B340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5.254,57</w:t>
            </w:r>
          </w:p>
        </w:tc>
      </w:tr>
      <w:tr w:rsidRPr="001B6D86" w:rsidR="001B6D86" w:rsidTr="005E44C9" w14:paraId="7FC3E905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0FAF9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74FED5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PROJEKTLAB d.o.o. za projektiranje, ispitivanje građevinskih proizvoda, nadzor, trgovina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05232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48245489488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C739B6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Kralja D. Zvonimira 2, 10410 Velika Gorica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A1E338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5.737,64</w:t>
            </w:r>
          </w:p>
        </w:tc>
      </w:tr>
      <w:tr w:rsidRPr="001B6D86" w:rsidR="001B6D86" w:rsidTr="005E44C9" w14:paraId="24D38493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9CF4F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11BE85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PUČKO OTVORENO UČILIŠTE POUKA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6ACA6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39869035424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8800B6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Bogoslava Šuleka 29,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341733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2.550,00</w:t>
            </w:r>
          </w:p>
        </w:tc>
      </w:tr>
      <w:tr w:rsidRPr="001B6D86" w:rsidR="001B6D86" w:rsidTr="005E44C9" w14:paraId="18E9057E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191D4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2891EE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REZ d.o.o. za proizvodnju, oblikovanje i ugradnju kamena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1725F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05631894874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BD8C32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Klesarski put 11,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5C4688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200.000,00</w:t>
            </w:r>
          </w:p>
        </w:tc>
      </w:tr>
      <w:tr w:rsidRPr="001B6D86" w:rsidR="001B6D86" w:rsidTr="005E44C9" w14:paraId="3887CFFF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E8485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CF0E1C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ROBERTING d.o.o. za promet robe i usluga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01216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30526394310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0E9FE3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Jamadolska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57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BC94D9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2.190,36</w:t>
            </w:r>
          </w:p>
        </w:tc>
      </w:tr>
      <w:tr w:rsidRPr="001B6D86" w:rsidR="001B6D86" w:rsidTr="005E44C9" w14:paraId="02B54958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D434B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9AE436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RS METALI dioničko društvo za proizvodnju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D5D08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29825931918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50FC24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Novaki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Alojza Vojvodića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10431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Sveta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Nedelja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89CD10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75.767,50</w:t>
            </w:r>
          </w:p>
        </w:tc>
      </w:tr>
      <w:tr w:rsidRPr="001B6D86" w:rsidR="001B6D86" w:rsidTr="005E44C9" w14:paraId="209C69A7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FCB64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164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8EB952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RUDAR društvo s ograničenom odgovornošću za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0C65E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32684643424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525149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Tounj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47264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Tounj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A93E3D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24.095,00</w:t>
            </w:r>
          </w:p>
        </w:tc>
      </w:tr>
      <w:tr w:rsidRPr="001B6D86" w:rsidR="001B6D86" w:rsidTr="005E44C9" w14:paraId="79BFDDCF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B8DE3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D4BD96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SAN BOX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1DF94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29625629048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946C9F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Orljakovo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28h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47280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Kamanje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BBDFDF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11.187,50</w:t>
            </w:r>
          </w:p>
        </w:tc>
      </w:tr>
      <w:tr w:rsidRPr="001B6D86" w:rsidR="001B6D86" w:rsidTr="005E44C9" w14:paraId="5F9D4556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0AD43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1F38A9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Schwarzl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društvo s ograničenom odgovornošću za obradu betona i šljunka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719B1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97574473554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FB1ECF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Jukinačka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44400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Glina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7DDB91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331,50</w:t>
            </w:r>
          </w:p>
        </w:tc>
      </w:tr>
      <w:tr w:rsidRPr="001B6D86" w:rsidR="001B6D86" w:rsidTr="005E44C9" w14:paraId="6B156DA7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F79D9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09E796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SE-MARK d.o.o. za trgovinu, promet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AA38F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84661725029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FC5E95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Bjelovarska 36a, 10360 Sesvete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6946F8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27,00</w:t>
            </w:r>
          </w:p>
        </w:tc>
      </w:tr>
      <w:tr w:rsidRPr="001B6D86" w:rsidR="001B6D86" w:rsidTr="005E44C9" w14:paraId="1C5D47B3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01C97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3E92E7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SIMPLEX STROJNA OBRADA društvo s ograničenom odgovornošću za proizvodnju,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3A7B8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38533349534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44CFFD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Jalovečka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8,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8FF1C7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1.437,50</w:t>
            </w:r>
          </w:p>
        </w:tc>
      </w:tr>
      <w:tr w:rsidRPr="001B6D86" w:rsidR="001B6D86" w:rsidTr="005E44C9" w14:paraId="6FCA566C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509D9" w:rsidR="001B6D86" w:rsidP="00AF47BF" w:rsidRDefault="001B6D86" w14:paraId="419462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509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09D9" w:rsidR="001B6D86" w:rsidP="00AF47BF" w:rsidRDefault="001B6D86" w14:paraId="748E566F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509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SMIT-COMMERCE d.o.o. trgovina, proizvodnja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509D9" w:rsidR="001B6D86" w:rsidP="00AF47BF" w:rsidRDefault="001B6D86" w14:paraId="1396D9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509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95243482140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09D9" w:rsidR="001B6D86" w:rsidP="00AF47BF" w:rsidRDefault="001B6D86" w14:paraId="1D2518E5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509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Gornjostupnička</w:t>
            </w:r>
            <w:proofErr w:type="spellEnd"/>
            <w:r w:rsidRPr="009509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509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9b</w:t>
            </w:r>
            <w:proofErr w:type="spellEnd"/>
            <w:r w:rsidRPr="009509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9509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10255</w:t>
            </w:r>
            <w:proofErr w:type="spellEnd"/>
            <w:r w:rsidRPr="009509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Gornji </w:t>
            </w:r>
            <w:proofErr w:type="spellStart"/>
            <w:r w:rsidRPr="009509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Stupnik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509D9" w:rsidR="001B6D86" w:rsidP="00AF47BF" w:rsidRDefault="001B6D86" w14:paraId="3338C9C8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509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107.799,62</w:t>
            </w:r>
          </w:p>
        </w:tc>
      </w:tr>
      <w:tr w:rsidRPr="001B6D86" w:rsidR="001B6D86" w:rsidTr="005E44C9" w14:paraId="2364F3AC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0625C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894CFE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"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DSS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"-obrt za izgradnju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hidrograđevinskih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objekata i podvodne radove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FF809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55729025916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99A5C1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ŠUPERA 1, 51260 CRIKVENICA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1CAF22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11.200,00</w:t>
            </w:r>
          </w:p>
        </w:tc>
      </w:tr>
      <w:tr w:rsidRPr="001B6D86" w:rsidR="001B6D86" w:rsidTr="005E44C9" w14:paraId="16D042AD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2E4C1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CE26E0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SOMAR, d.o.o. za trgovinu, turizam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5A2FB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58741627421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88F71C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Benkovačka 1A, 23000 Zadar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20C604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222.593,94</w:t>
            </w:r>
          </w:p>
        </w:tc>
      </w:tr>
      <w:tr w:rsidRPr="001B6D86" w:rsidR="001B6D86" w:rsidTr="005E44C9" w14:paraId="5EE8C6EA" w14:textId="77777777">
        <w:trPr>
          <w:trHeight w:val="127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E9AAE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F1611A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Studentski centar Karlovac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CB132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58335400167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4DECCC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Frana Krste Frankopana 5,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261CAE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2.532,03</w:t>
            </w:r>
          </w:p>
        </w:tc>
      </w:tr>
      <w:tr w:rsidRPr="001B6D86" w:rsidR="001B6D86" w:rsidTr="005E44C9" w14:paraId="665B81E5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323D5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0B8D4B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STAHLGRUBER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DC529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49935301915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FD5F61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Prosinačka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10431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Kerestinec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Sveta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Nedelja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E4F452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3.915,30</w:t>
            </w:r>
          </w:p>
        </w:tc>
      </w:tr>
      <w:tr w:rsidRPr="001B6D86" w:rsidR="001B6D86" w:rsidTr="005E44C9" w14:paraId="7D75E6AF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F9326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B3CB7D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Klesarski obrt KLESARSTVO STANKOVIĆ, vlasnik Darko Stanković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36486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89303846954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28A767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GORNJA JELSA 14,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4F053C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3.116,00</w:t>
            </w:r>
          </w:p>
        </w:tc>
      </w:tr>
      <w:tr w:rsidRPr="001B6D86" w:rsidR="001B6D86" w:rsidTr="005E44C9" w14:paraId="76E9413D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F1FCE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253E29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STAS društvo s ograničenom odgovornošću za usluge, trgovinu i proizvodnju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729E8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71567077819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DC917F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Ulica F.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Blažinca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27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10370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Kozinščak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, Dugo Selo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6AA4C8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40.276,85</w:t>
            </w:r>
          </w:p>
        </w:tc>
      </w:tr>
      <w:tr w:rsidRPr="001B6D86" w:rsidR="001B6D86" w:rsidTr="005E44C9" w14:paraId="579073D3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D78AF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A03FC8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SPECIJALISTIČKA ORDINACIJA MEDICINE RADA dr. NADA STRIKIĆ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5FBF1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37220077581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D61452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A. Štampara 3,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7A6231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14.097,50</w:t>
            </w:r>
          </w:p>
        </w:tc>
      </w:tr>
      <w:tr w:rsidRPr="001B6D86" w:rsidR="001B6D86" w:rsidTr="005E44C9" w14:paraId="4A7C0699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BB854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97F12E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Sveučilište u Splitu, STUDENTSKI CENTAR SPLIT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B042C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25975412650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A3510D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Cvite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Fiskovića 3,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Split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0D3310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9.204,00</w:t>
            </w:r>
          </w:p>
        </w:tc>
      </w:tr>
      <w:tr w:rsidRPr="001B6D86" w:rsidR="001B6D86" w:rsidTr="005E44C9" w14:paraId="5B10CE56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315E8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A8C57E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SERVIS DIESEL UREĐAJA JAKOPČIĆ, obrt za automehaničarske usluge, vlasnik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Mišel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Štanjer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514A9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11004919939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4AE243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DONJE POKUPJE 5,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7B11B2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139,50</w:t>
            </w:r>
          </w:p>
        </w:tc>
      </w:tr>
      <w:tr w:rsidRPr="001B6D86" w:rsidR="001B6D86" w:rsidTr="005E44C9" w14:paraId="1B784E77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EC8A3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23D819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TBG-STRABAG  društvo s ograničenom odgovornošću za proizvodnju i distribuciju betona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CA15D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32586117369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57D100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Ulica Petra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Hektorovića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2,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9DC99E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55.986,69</w:t>
            </w:r>
          </w:p>
        </w:tc>
      </w:tr>
      <w:tr w:rsidRPr="001B6D86" w:rsidR="001B6D86" w:rsidTr="005E44C9" w14:paraId="369126C4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166F2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571754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TEHNOROBA - JASKA društvo s ograničenom odgovornošću za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CAD3D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63800843682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D14726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Zdihovačka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Ulica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75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10450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Jastrebarsko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475E0A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280,75</w:t>
            </w:r>
          </w:p>
        </w:tc>
      </w:tr>
      <w:tr w:rsidRPr="001B6D86" w:rsidR="001B6D86" w:rsidTr="005E44C9" w14:paraId="79F98027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98907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8E5C26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TEHNOSERVIS-SISAK društvo s ograničenom odgovornošću za proizvodnju,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16007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26353235254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C04973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Novoselska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85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Sisak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72A2A6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350,00</w:t>
            </w:r>
          </w:p>
        </w:tc>
      </w:tr>
      <w:tr w:rsidRPr="001B6D86" w:rsidR="001B6D86" w:rsidTr="005E44C9" w14:paraId="2615962E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3B645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2A5E61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TERENSKI SERVIS ŠIRANOVIĆ d.o.o. za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17831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20861613400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B08655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Širanovići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10436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Horvati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C24729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987,50</w:t>
            </w:r>
          </w:p>
        </w:tc>
      </w:tr>
      <w:tr w:rsidRPr="001B6D86" w:rsidR="001B6D86" w:rsidTr="005E44C9" w14:paraId="7A96CA29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52F1A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184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B2AF8D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TIFON, društvo s ograničenom odgovornošću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A98E1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77607495225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612378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Zadarska ulica 80,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3E8938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220.434,82</w:t>
            </w:r>
          </w:p>
        </w:tc>
      </w:tr>
      <w:tr w:rsidRPr="001B6D86" w:rsidR="001B6D86" w:rsidTr="005E44C9" w14:paraId="288FD375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5D67F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0E4690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TING, društvo s ograničenom odgovornošću za trgovinu i poslovne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59DC3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25823292144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062DC4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Marije Jurić Zagorke 15a, 35400 Nova Gradiška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BAA29A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7.250,00</w:t>
            </w:r>
          </w:p>
        </w:tc>
      </w:tr>
      <w:tr w:rsidRPr="001B6D86" w:rsidR="001B6D86" w:rsidTr="005E44C9" w14:paraId="7B6A2E20" w14:textId="77777777">
        <w:trPr>
          <w:trHeight w:val="127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0AFF0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8B1913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TITAN CONSTRUCTA d.o.o. za graditeljstvo, proizvodnju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F1BC4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89116114911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75F179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Zeleni trg 6a,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6198F3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1.570.930,80</w:t>
            </w:r>
          </w:p>
        </w:tc>
      </w:tr>
      <w:tr w:rsidRPr="001B6D86" w:rsidR="001B6D86" w:rsidTr="005E44C9" w14:paraId="1AB159FE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37868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D539F3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TOBIJAŠ, OBRT ZA ISKOP I USLUGE GRAĐEVINSKOM MEHANIZACIJOM, vlasnik Nevenka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Tobijaš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C0FE4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39066897875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8CE8A8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KOZARICE 72, 44322 KOZARICE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6A43D1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Pr="001B6D86" w:rsidR="001B6D86" w:rsidTr="005E44C9" w14:paraId="5C91E03E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0D632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46E622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TOP MONTAŽA, jednostavno društvo s ograničenom odgovornošću za građenje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9B881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32493647062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6475E5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Donji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Vinjani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287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21260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Donji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Vinjani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AFA369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41.990,23</w:t>
            </w:r>
          </w:p>
        </w:tc>
      </w:tr>
      <w:tr w:rsidRPr="001B6D86" w:rsidR="001B6D86" w:rsidTr="005E44C9" w14:paraId="0D05EFC6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35482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C21B89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TORNADO d.o.o. za trgovinu, prijevoz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4B235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66796724757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3BBF48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Novo Selo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Palanječko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Kutinska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97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Topolovac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CA198C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500,00</w:t>
            </w:r>
          </w:p>
        </w:tc>
      </w:tr>
      <w:tr w:rsidRPr="001B6D86" w:rsidR="001B6D86" w:rsidTr="005E44C9" w14:paraId="1DC4A774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7CC3F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1BEDA0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TP METAL d.o.o. za proizvodnju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1BFC6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88260094421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5382C5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Kalinovac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23D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709936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5.746,13</w:t>
            </w:r>
          </w:p>
        </w:tc>
      </w:tr>
      <w:tr w:rsidRPr="001B6D86" w:rsidR="001B6D86" w:rsidTr="005E44C9" w14:paraId="7AE308AF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C58DF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88289C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TP-Produkt d.o.o. za proizvodnju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2ECD9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80712319747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36F823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Miroslava Krleže 15,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7E3BDB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5.787,50</w:t>
            </w:r>
          </w:p>
        </w:tc>
      </w:tr>
      <w:tr w:rsidRPr="001B6D86" w:rsidR="001B6D86" w:rsidTr="005E44C9" w14:paraId="0F1B88B5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2D10C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8D945C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TransConsult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društvo s ograničenom odgovornošću za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25664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86675987743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74BACA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Koprivnička 48,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D2BC07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53.670,34</w:t>
            </w:r>
          </w:p>
        </w:tc>
      </w:tr>
      <w:tr w:rsidRPr="001B6D86" w:rsidR="001B6D86" w:rsidTr="005E44C9" w14:paraId="1A28DB2D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E5848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BF3207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TRITON IT d.o.o. za računalne i srodne djelatnosti i trgovinu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9304F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12448245428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D5AD0D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Bogoslava Šuleka 29,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00B5B6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7.276,75</w:t>
            </w:r>
          </w:p>
        </w:tc>
      </w:tr>
      <w:tr w:rsidRPr="001B6D86" w:rsidR="001B6D86" w:rsidTr="005E44C9" w14:paraId="3C964DC5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C6D11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F46737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USUS FRUCTUS GEO d.o.o. za poslovanje nekretninama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CC937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68372476624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E55F4F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Ulica Alberta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Fortisa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25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2A27B5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625,00</w:t>
            </w:r>
          </w:p>
        </w:tc>
      </w:tr>
      <w:tr w:rsidRPr="001B6D86" w:rsidR="001B6D86" w:rsidTr="005E44C9" w14:paraId="31B890A6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D3255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F0364A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VAGOTEHNA, d.o.o. za proizvodnju,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03833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27383680909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70B6D4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Mirka Seljana 46,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C6B80A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8.902,50</w:t>
            </w:r>
          </w:p>
        </w:tc>
      </w:tr>
      <w:tr w:rsidRPr="001B6D86" w:rsidR="001B6D86" w:rsidTr="005E44C9" w14:paraId="0F717AF9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091EB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901742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VARGON društvo s ograničenom odgovornošću za preradu plastičnih masa i obradu metala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7D13D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12345076041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13AE33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Kukuljanovo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352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51224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Kukuljanovo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B2A8C9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68.985,51</w:t>
            </w:r>
          </w:p>
        </w:tc>
      </w:tr>
      <w:tr w:rsidRPr="001B6D86" w:rsidR="001B6D86" w:rsidTr="005E44C9" w14:paraId="618D72CD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F8754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5C4C5D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VENDO PET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8E606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35479553908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B93FD9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Šublinov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vijenac 2,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7757B5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997.685,02</w:t>
            </w:r>
          </w:p>
        </w:tc>
      </w:tr>
      <w:tr w:rsidRPr="001B6D86" w:rsidR="001B6D86" w:rsidTr="005E44C9" w14:paraId="5C46C61F" w14:textId="77777777">
        <w:trPr>
          <w:trHeight w:val="127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A79FE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199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51657A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VERTEKS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52CA5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01002506375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CC52E0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Iznad križa 66, 23205 Bibinje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383ACD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16.593,75</w:t>
            </w:r>
          </w:p>
        </w:tc>
      </w:tr>
      <w:tr w:rsidRPr="001B6D86" w:rsidR="001B6D86" w:rsidTr="005E44C9" w14:paraId="79862CA0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22B7D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989332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VITALIS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-B&amp;B jednostavno društvo s ograničenom odgovornošću za usluge i proizvodnju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F7C0F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64464584698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576DA9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Luščić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BAD297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2.293,00</w:t>
            </w:r>
          </w:p>
        </w:tc>
      </w:tr>
      <w:tr w:rsidRPr="001B6D86" w:rsidR="001B6D86" w:rsidTr="005E44C9" w14:paraId="44AA32E9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B6AF1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0B26F4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VODOSKOK d.d.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8632E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34134218058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FECE10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Čulinečka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cesta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221C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D81C93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43.138,37</w:t>
            </w:r>
          </w:p>
        </w:tc>
      </w:tr>
      <w:tr w:rsidRPr="001B6D86" w:rsidR="001B6D86" w:rsidTr="005E44C9" w14:paraId="7C9AEE78" w14:textId="77777777">
        <w:trPr>
          <w:trHeight w:val="178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06FF9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202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2B22A7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"MB-ALATI" obrt za proizvodnju, servis i prodaju alata i strojeva za obradu drva, metala i dr., vlasnik Marijana Vojak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814AA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91394439331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BE9F0C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SELCE 9/A,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8C644B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98,00</w:t>
            </w:r>
          </w:p>
        </w:tc>
      </w:tr>
      <w:tr w:rsidRPr="001B6D86" w:rsidR="001B6D86" w:rsidTr="005E44C9" w14:paraId="6AFBFB3C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EBB77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203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58EF668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VOLUMEN METAL d.o.o. za izgradnju metalnih konstrukcija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33C79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20547189531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2014EB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Mažuranićeva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21311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Podstrana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734E80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44.565,00</w:t>
            </w:r>
          </w:p>
        </w:tc>
      </w:tr>
      <w:tr w:rsidRPr="001B6D86" w:rsidR="001B6D86" w:rsidTr="005E44C9" w14:paraId="234D9514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FE21A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00DEB8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TRGOVAČKI OBRT VRBA, vlasnik Mladen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Vrbanić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111FB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32380508153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9E1AD1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DONJE POKUPJE 27/B, 47000 KARLOVAC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1B9E16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59,07</w:t>
            </w:r>
          </w:p>
        </w:tc>
      </w:tr>
      <w:tr w:rsidRPr="001B6D86" w:rsidR="001B6D86" w:rsidTr="005E44C9" w14:paraId="0BA02F14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25CE5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0EBA96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OBRT ZA PROIZVODNJU PILJENE GRAĐE-PILANA " VRHOVEC ", vlasnik. Ivica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Vrhovec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BCEA4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32985875791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19B7BC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TOPLIČKA 32, 10297 JAKOVLJE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4E7AE2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49.915,08</w:t>
            </w:r>
          </w:p>
        </w:tc>
      </w:tr>
      <w:tr w:rsidRPr="001B6D86" w:rsidR="001B6D86" w:rsidTr="005E44C9" w14:paraId="5D55B3B1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B3ADC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C27D48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Upravljanje nekretninama "S VAMA", vlasnik Ana Vukoja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F1069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44538703354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3BC75C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Šetalište kneza Branimira 1/2, 23210 Biograd na moru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FFE199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1.736,00</w:t>
            </w:r>
          </w:p>
        </w:tc>
      </w:tr>
      <w:tr w:rsidRPr="001B6D86" w:rsidR="001B6D86" w:rsidTr="005E44C9" w14:paraId="5363D3DF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BDB6D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C0AB67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WT GRUPA društvo s ograničenom odgovornošću za proizvodnju,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20818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41048136332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BA5A0F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Mavrinci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Mavrinci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71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51218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Čavle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C1C304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6.108,50</w:t>
            </w:r>
          </w:p>
        </w:tc>
      </w:tr>
      <w:tr w:rsidRPr="001B6D86" w:rsidR="001B6D86" w:rsidTr="005E44C9" w14:paraId="389DFDB6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7C3F1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209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7321D18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WÜRTH-HRVATSKA d.o.o. za trgovinu, usluge i zastupanje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36FC4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52641439848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1CA372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Franje Lučića 32,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5B2BF2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623,69</w:t>
            </w:r>
          </w:p>
        </w:tc>
      </w:tr>
      <w:tr w:rsidRPr="001B6D86" w:rsidR="001B6D86" w:rsidTr="005E44C9" w14:paraId="414B9344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201AF2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210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4E096F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Zagrebački Mamut d.o.o. za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70C06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74316143482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2366145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Ljubljanska avenija 18,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E282C7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750,00</w:t>
            </w:r>
          </w:p>
        </w:tc>
      </w:tr>
      <w:tr w:rsidRPr="005A6783" w:rsidR="005A6783" w:rsidTr="005E44C9" w14:paraId="6F8A0B15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A6783" w:rsidR="001B6D86" w:rsidP="00AF47BF" w:rsidRDefault="001B6D86" w14:paraId="0B5D6A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A678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211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A6783" w:rsidR="001B6D86" w:rsidP="00AF47BF" w:rsidRDefault="001B6D86" w14:paraId="19C5BF96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A678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ZAGREBAČKA BANKA DIONIČKO DRUŠTVO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A6783" w:rsidR="001B6D86" w:rsidP="00AF47BF" w:rsidRDefault="001B6D86" w14:paraId="52539C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A678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92963223473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A6783" w:rsidR="001B6D86" w:rsidP="00AF47BF" w:rsidRDefault="001B6D86" w14:paraId="6CA7F7D9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A678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Trg bana Josipa Jelačića 10, 10000 Zagreb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A6783" w:rsidR="009509D9" w:rsidP="00AF47BF" w:rsidRDefault="005A6783" w14:paraId="02DC2AC2" w14:textId="66C2BC68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A678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1.064.402,</w:t>
            </w:r>
            <w:proofErr w:type="spellStart"/>
            <w:r w:rsidRPr="005A678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86</w:t>
            </w:r>
            <w:proofErr w:type="spellEnd"/>
          </w:p>
        </w:tc>
      </w:tr>
      <w:tr w:rsidRPr="001B6D86" w:rsidR="001B6D86" w:rsidTr="005E44C9" w14:paraId="6E34A6A4" w14:textId="77777777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DD810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213</w:t>
            </w:r>
            <w:proofErr w:type="spellEnd"/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50773C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ZAJEDNIČKI ODVJETNIČKI URED JOSIP JANKOVIĆ, MATE BURAZIN, DARIO BANIĆ I TOMISLAV HORAČKI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9F1BE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16977149814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A1DCF5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Vranicanijeva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5/I,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47000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KARLOVAC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4A6ECE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1.250,00</w:t>
            </w:r>
          </w:p>
        </w:tc>
      </w:tr>
      <w:tr w:rsidRPr="001B6D86" w:rsidR="001B6D86" w:rsidTr="005E44C9" w14:paraId="3BBB2015" w14:textId="77777777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4E9C1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214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6B0AA9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ZEMLJOMJERSTVO d.o.o. za geodetsku djelatnost, trgovinu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28DE0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51440150272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17DE702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Mihovila Krušlina 14, 10290 Zaprešić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4B812C1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6.000,00</w:t>
            </w:r>
          </w:p>
        </w:tc>
      </w:tr>
      <w:tr w:rsidRPr="001B6D86" w:rsidR="001B6D86" w:rsidTr="005E44C9" w14:paraId="32230C18" w14:textId="77777777">
        <w:trPr>
          <w:trHeight w:val="127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4CA94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215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3ABF4280" w14:textId="0C06BA3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AUTO SERVIS ZORICA, suv</w:t>
            </w:r>
            <w:r w:rsidR="00927B9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</w:t>
            </w: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asnici Davor Zorica i Marin Zorica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566707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89742836796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997EC5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LJUDEVITA GAJA 26, 23210 BIOGRAD NA MORU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645328A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8.777,50</w:t>
            </w:r>
          </w:p>
        </w:tc>
      </w:tr>
      <w:tr w:rsidRPr="001B6D86" w:rsidR="001B6D86" w:rsidTr="005E44C9" w14:paraId="51D56487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593BD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216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FD5D33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Vinogradarstvo i vinarstvo "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ZRINŠČAK</w:t>
            </w:r>
            <w:proofErr w:type="spellEnd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", vlasnik Ivan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Zrinščak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191595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08214221478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6C093DF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BORISA HANŽEKOVIĆA 171, 34000 POŽEGA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99AD2F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83.538,00</w:t>
            </w:r>
          </w:p>
        </w:tc>
      </w:tr>
      <w:tr w:rsidRPr="001B6D86" w:rsidR="001B6D86" w:rsidTr="005E44C9" w14:paraId="7D81E5F0" w14:textId="77777777">
        <w:trPr>
          <w:trHeight w:val="1020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027E65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217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45FABE3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ZUBAK GRUPA društvo s ograničenom odgovornošću za popravak, održavanje i trgovinu automobilima i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3F6111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39135989747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B6D86" w:rsidR="001B6D86" w:rsidP="00AF47BF" w:rsidRDefault="001B6D86" w14:paraId="09F444E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Zagrebačka 117, 10410 Velika Gorica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B6D86" w:rsidR="001B6D86" w:rsidP="00AF47BF" w:rsidRDefault="001B6D86" w14:paraId="7B03450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16.633,52</w:t>
            </w:r>
          </w:p>
        </w:tc>
      </w:tr>
      <w:tr w:rsidRPr="001B6D86" w:rsidR="001B6D86" w:rsidTr="005E44C9" w14:paraId="06FA33CD" w14:textId="77777777">
        <w:trPr>
          <w:trHeight w:val="1275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B6D86" w:rsidR="001B6D86" w:rsidP="00AF47BF" w:rsidRDefault="001B6D86" w14:paraId="7B5F2E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218</w:t>
            </w:r>
          </w:p>
        </w:tc>
        <w:tc>
          <w:tcPr>
            <w:tcW w:w="3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B6D86" w:rsidR="001B6D86" w:rsidP="00AF47BF" w:rsidRDefault="001B6D86" w14:paraId="0D948AF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 xml:space="preserve">GM PRIJEVOZ, obrt za javni cestovni prijevoz i zemljane radove, Krunoslav </w:t>
            </w:r>
            <w:proofErr w:type="spellStart"/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Žganjer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B6D86" w:rsidR="001B6D86" w:rsidP="00AF47BF" w:rsidRDefault="001B6D86" w14:paraId="16A389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69403443720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B6D86" w:rsidR="001B6D86" w:rsidP="00AF47BF" w:rsidRDefault="001B6D86" w14:paraId="1AEF60C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TRŠKA CESTA 22, 47280 OZALJ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B6D86" w:rsidR="001B6D86" w:rsidP="00AF47BF" w:rsidRDefault="001B6D86" w14:paraId="6C5F982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1B6D86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291,80</w:t>
            </w:r>
          </w:p>
        </w:tc>
      </w:tr>
    </w:tbl>
    <w:p w:rsidR="006B4E05" w:rsidP="006B4E05" w:rsidRDefault="006B4E05" w14:paraId="6136919A" w14:textId="057CB8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783" w:rsidP="006B4E05" w:rsidRDefault="005A6783" w14:paraId="02471BCC" w14:textId="55BC9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AE21C7" w:rsidP="00AE21C7" w:rsidRDefault="00AE21C7" w14:paraId="4FD913F7" w14:textId="38D51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 xml:space="preserve">Nema primjedbi na prednje utvrđenje suda. </w:t>
      </w:r>
    </w:p>
    <w:p w:rsidRPr="002122C4" w:rsidR="005D5CA7" w:rsidP="00AE21C7" w:rsidRDefault="005D5CA7" w14:paraId="4FD913F8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27D7" w:rsidP="00B827D7" w:rsidRDefault="00B827D7" w14:paraId="4FD913F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783" w:rsidP="00B827D7" w:rsidRDefault="005A6783" w14:paraId="3F829F64" w14:textId="3F0DA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Punomoćnica dužnika navodi da je zadnji dan za dostavu očitovanja dužnika i povjerenika o prijavljenim tražbinama bio  </w:t>
      </w:r>
      <w:proofErr w:type="spellStart"/>
      <w:r>
        <w:rPr>
          <w:rFonts w:ascii="Times New Roman" w:hAnsi="Times New Roman" w:cs="Times New Roman"/>
          <w:sz w:val="24"/>
          <w:szCs w:val="24"/>
        </w:rPr>
        <w:t>12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prosinca </w:t>
      </w:r>
      <w:proofErr w:type="spellStart"/>
      <w:r>
        <w:rPr>
          <w:rFonts w:ascii="Times New Roman" w:hAnsi="Times New Roman" w:cs="Times New Roman"/>
          <w:sz w:val="24"/>
          <w:szCs w:val="24"/>
        </w:rPr>
        <w:t>2019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a obzirom da je povjerenica svoje očitovanje predala na poštu </w:t>
      </w:r>
      <w:proofErr w:type="spellStart"/>
      <w:r>
        <w:rPr>
          <w:rFonts w:ascii="Times New Roman" w:hAnsi="Times New Roman" w:cs="Times New Roman"/>
          <w:sz w:val="24"/>
          <w:szCs w:val="24"/>
        </w:rPr>
        <w:t>13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prosinca </w:t>
      </w:r>
      <w:proofErr w:type="spellStart"/>
      <w:r>
        <w:rPr>
          <w:rFonts w:ascii="Times New Roman" w:hAnsi="Times New Roman" w:cs="Times New Roman"/>
          <w:sz w:val="24"/>
          <w:szCs w:val="24"/>
        </w:rPr>
        <w:t>2019</w:t>
      </w:r>
      <w:proofErr w:type="spellEnd"/>
      <w:r>
        <w:rPr>
          <w:rFonts w:ascii="Times New Roman" w:hAnsi="Times New Roman" w:cs="Times New Roman"/>
          <w:sz w:val="24"/>
          <w:szCs w:val="24"/>
        </w:rPr>
        <w:t>. smatra da je isto podneseno izvan roka.</w:t>
      </w:r>
    </w:p>
    <w:p w:rsidR="005A6783" w:rsidP="00B827D7" w:rsidRDefault="005A6783" w14:paraId="36F062D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783" w:rsidP="00B827D7" w:rsidRDefault="005A6783" w14:paraId="09240AD9" w14:textId="718F0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Sud donosi </w:t>
      </w:r>
    </w:p>
    <w:p w:rsidR="005A6783" w:rsidP="005A6783" w:rsidRDefault="005A6783" w14:paraId="46C0E7F2" w14:textId="166C90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 a k </w:t>
      </w:r>
      <w:proofErr w:type="spellStart"/>
      <w:r>
        <w:rPr>
          <w:rFonts w:ascii="Times New Roman" w:hAnsi="Times New Roman" w:cs="Times New Roman"/>
          <w:sz w:val="24"/>
          <w:szCs w:val="24"/>
        </w:rPr>
        <w:t>lj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č a k</w:t>
      </w:r>
    </w:p>
    <w:p w:rsidR="005A6783" w:rsidP="005A6783" w:rsidRDefault="005A6783" w14:paraId="5DDD3C1F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783" w:rsidP="005A6783" w:rsidRDefault="005A6783" w14:paraId="0B584F3A" w14:textId="5D663E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Određuje se stanka u trajanju od </w:t>
      </w:r>
      <w:proofErr w:type="spellStart"/>
      <w:r>
        <w:rPr>
          <w:rFonts w:ascii="Times New Roman" w:hAnsi="Times New Roman" w:cs="Times New Roman"/>
          <w:sz w:val="24"/>
          <w:szCs w:val="24"/>
        </w:rPr>
        <w:t>15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minuta.</w:t>
      </w:r>
    </w:p>
    <w:p w:rsidR="005A6783" w:rsidP="005A6783" w:rsidRDefault="005A6783" w14:paraId="366F5A3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783" w:rsidP="005A6783" w:rsidRDefault="005A6783" w14:paraId="68E4F3E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8F7" w:rsidP="002018F7" w:rsidRDefault="002018F7" w14:paraId="75856F7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Sud donosi </w:t>
      </w:r>
    </w:p>
    <w:p w:rsidR="002018F7" w:rsidP="002018F7" w:rsidRDefault="002018F7" w14:paraId="1B129143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 a k </w:t>
      </w:r>
      <w:proofErr w:type="spellStart"/>
      <w:r>
        <w:rPr>
          <w:rFonts w:ascii="Times New Roman" w:hAnsi="Times New Roman" w:cs="Times New Roman"/>
          <w:sz w:val="24"/>
          <w:szCs w:val="24"/>
        </w:rPr>
        <w:t>lj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č a k</w:t>
      </w:r>
    </w:p>
    <w:p w:rsidR="005A6783" w:rsidP="005A6783" w:rsidRDefault="005A6783" w14:paraId="326EC64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8F7" w:rsidP="002018F7" w:rsidRDefault="002018F7" w14:paraId="325B6738" w14:textId="7793A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Nastavlja se ročište.</w:t>
      </w:r>
    </w:p>
    <w:p w:rsidR="002018F7" w:rsidP="002018F7" w:rsidRDefault="002018F7" w14:paraId="7732DD37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18F7" w:rsidP="002018F7" w:rsidRDefault="002018F7" w14:paraId="755D9005" w14:textId="74A70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Utvrđuje se da je nakon stanke u sudnici prisutni svi vjerovnici koji su bili na početku ročišta, dok je ročište napustila punomoćnica vjerovnika</w:t>
      </w:r>
      <w:r w:rsidRPr="002018F7">
        <w:rPr>
          <w:rFonts w:ascii="Times New Roman" w:hAnsi="Times New Roman"/>
          <w:sz w:val="24"/>
          <w:szCs w:val="24"/>
        </w:rPr>
        <w:t xml:space="preserve"> </w:t>
      </w:r>
      <w:r w:rsidRPr="0023745F">
        <w:rPr>
          <w:rFonts w:ascii="Times New Roman" w:hAnsi="Times New Roman"/>
          <w:sz w:val="24"/>
          <w:szCs w:val="24"/>
        </w:rPr>
        <w:t>KOMU</w:t>
      </w:r>
      <w:r>
        <w:rPr>
          <w:rFonts w:ascii="Times New Roman" w:hAnsi="Times New Roman"/>
          <w:sz w:val="24"/>
          <w:szCs w:val="24"/>
        </w:rPr>
        <w:t xml:space="preserve">NALAC </w:t>
      </w:r>
      <w:proofErr w:type="spellStart"/>
      <w:r>
        <w:rPr>
          <w:rFonts w:ascii="Times New Roman" w:hAnsi="Times New Roman"/>
          <w:sz w:val="24"/>
          <w:szCs w:val="24"/>
        </w:rPr>
        <w:t>PETRINJA</w:t>
      </w:r>
      <w:proofErr w:type="spellEnd"/>
      <w:r>
        <w:rPr>
          <w:rFonts w:ascii="Times New Roman" w:hAnsi="Times New Roman"/>
          <w:sz w:val="24"/>
          <w:szCs w:val="24"/>
        </w:rPr>
        <w:t xml:space="preserve"> d.o.o..</w:t>
      </w:r>
    </w:p>
    <w:p w:rsidR="002018F7" w:rsidP="002018F7" w:rsidRDefault="002018F7" w14:paraId="36AF0D89" w14:textId="777777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18F7" w:rsidP="002018F7" w:rsidRDefault="002018F7" w14:paraId="4730C150" w14:textId="05E2C9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Utvrđuje se da je zadnji dan za očitovanje povjerenika i dužnika na prijavljene tražbine navedene u tablici prijavljenih tražbina bio </w:t>
      </w:r>
      <w:proofErr w:type="spellStart"/>
      <w:r>
        <w:rPr>
          <w:rFonts w:ascii="Times New Roman" w:hAnsi="Times New Roman"/>
          <w:sz w:val="24"/>
          <w:szCs w:val="24"/>
        </w:rPr>
        <w:t>12</w:t>
      </w:r>
      <w:proofErr w:type="spellEnd"/>
      <w:r>
        <w:rPr>
          <w:rFonts w:ascii="Times New Roman" w:hAnsi="Times New Roman"/>
          <w:sz w:val="24"/>
          <w:szCs w:val="24"/>
        </w:rPr>
        <w:t xml:space="preserve">. prosinca </w:t>
      </w:r>
      <w:proofErr w:type="spellStart"/>
      <w:r>
        <w:rPr>
          <w:rFonts w:ascii="Times New Roman" w:hAnsi="Times New Roman"/>
          <w:sz w:val="24"/>
          <w:szCs w:val="24"/>
        </w:rPr>
        <w:t>2019</w:t>
      </w:r>
      <w:proofErr w:type="spellEnd"/>
      <w:r>
        <w:rPr>
          <w:rFonts w:ascii="Times New Roman" w:hAnsi="Times New Roman"/>
          <w:sz w:val="24"/>
          <w:szCs w:val="24"/>
        </w:rPr>
        <w:t xml:space="preserve">., dok je zadnji dan za očitovanje povjerenika i dužnika na tablicu naknadno prijavljenih tražbina bio </w:t>
      </w:r>
      <w:proofErr w:type="spellStart"/>
      <w:r>
        <w:rPr>
          <w:rFonts w:ascii="Times New Roman" w:hAnsi="Times New Roman"/>
          <w:sz w:val="24"/>
          <w:szCs w:val="24"/>
        </w:rPr>
        <w:t>13</w:t>
      </w:r>
      <w:proofErr w:type="spellEnd"/>
      <w:r>
        <w:rPr>
          <w:rFonts w:ascii="Times New Roman" w:hAnsi="Times New Roman"/>
          <w:sz w:val="24"/>
          <w:szCs w:val="24"/>
        </w:rPr>
        <w:t xml:space="preserve">. prosinca </w:t>
      </w:r>
      <w:proofErr w:type="spellStart"/>
      <w:r>
        <w:rPr>
          <w:rFonts w:ascii="Times New Roman" w:hAnsi="Times New Roman"/>
          <w:sz w:val="24"/>
          <w:szCs w:val="24"/>
        </w:rPr>
        <w:t>2019</w:t>
      </w:r>
      <w:proofErr w:type="spellEnd"/>
      <w:r>
        <w:rPr>
          <w:rFonts w:ascii="Times New Roman" w:hAnsi="Times New Roman"/>
          <w:sz w:val="24"/>
          <w:szCs w:val="24"/>
        </w:rPr>
        <w:t xml:space="preserve">., a zadnji dan za prijavu očitovanja povjerenika i dužnika za tražbine II. dopuna tablice prijavljenih tražbina bio </w:t>
      </w:r>
      <w:proofErr w:type="spellStart"/>
      <w:r>
        <w:rPr>
          <w:rFonts w:ascii="Times New Roman" w:hAnsi="Times New Roman"/>
          <w:sz w:val="24"/>
          <w:szCs w:val="24"/>
        </w:rPr>
        <w:t>15</w:t>
      </w:r>
      <w:proofErr w:type="spellEnd"/>
      <w:r>
        <w:rPr>
          <w:rFonts w:ascii="Times New Roman" w:hAnsi="Times New Roman"/>
          <w:sz w:val="24"/>
          <w:szCs w:val="24"/>
        </w:rPr>
        <w:t xml:space="preserve">. prosinca </w:t>
      </w:r>
      <w:proofErr w:type="spellStart"/>
      <w:r>
        <w:rPr>
          <w:rFonts w:ascii="Times New Roman" w:hAnsi="Times New Roman"/>
          <w:sz w:val="24"/>
          <w:szCs w:val="24"/>
        </w:rPr>
        <w:t>2019.</w:t>
      </w:r>
      <w:proofErr w:type="spellEnd"/>
      <w:r>
        <w:rPr>
          <w:rFonts w:ascii="Times New Roman" w:hAnsi="Times New Roman"/>
          <w:sz w:val="24"/>
          <w:szCs w:val="24"/>
        </w:rPr>
        <w:t>. Obzirom na navedeno utvrđuje se da je povjerenica očitovanja na prijavljene tražbine navedene u tablici prijavljenih tražbina podnijela izvan roka.</w:t>
      </w:r>
    </w:p>
    <w:p w:rsidR="005A6783" w:rsidP="005A6783" w:rsidRDefault="005A6783" w14:paraId="5EB9834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5A6783" w:rsidP="00B827D7" w:rsidRDefault="005A6783" w14:paraId="11299CB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B827D7" w:rsidP="00B827D7" w:rsidRDefault="00B827D7" w14:paraId="4FD913F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ab/>
        <w:t xml:space="preserve">Prelazi se na raspravljanje osporenih tražbina. </w:t>
      </w:r>
    </w:p>
    <w:p w:rsidRPr="002122C4" w:rsidR="00B827D7" w:rsidP="00B827D7" w:rsidRDefault="00B827D7" w14:paraId="4FD913FB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303B7B" w:rsidR="00B827D7" w:rsidP="00B827D7" w:rsidRDefault="00B827D7" w14:paraId="4FD913FC" w14:textId="5C36D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122C4">
        <w:rPr>
          <w:rFonts w:ascii="Times New Roman" w:hAnsi="Times New Roman" w:cs="Times New Roman"/>
          <w:sz w:val="24"/>
          <w:szCs w:val="24"/>
        </w:rPr>
        <w:t>Utvrđuje se da je osporavanje tražbina od strane dužnika</w:t>
      </w:r>
      <w:r w:rsidR="00980C89">
        <w:rPr>
          <w:rFonts w:ascii="Times New Roman" w:hAnsi="Times New Roman" w:cs="Times New Roman"/>
          <w:sz w:val="24"/>
          <w:szCs w:val="24"/>
        </w:rPr>
        <w:t xml:space="preserve"> i povjerenika</w:t>
      </w:r>
      <w:r w:rsidRPr="002122C4">
        <w:rPr>
          <w:rFonts w:ascii="Times New Roman" w:hAnsi="Times New Roman" w:cs="Times New Roman"/>
          <w:sz w:val="24"/>
          <w:szCs w:val="24"/>
        </w:rPr>
        <w:t xml:space="preserve"> objavljeno na e-oglasnoj ploči suda </w:t>
      </w:r>
      <w:proofErr w:type="spellStart"/>
      <w:r w:rsidRPr="003A4991" w:rsidR="005A6783">
        <w:rPr>
          <w:rFonts w:ascii="Times New Roman" w:hAnsi="Times New Roman" w:cs="Times New Roman"/>
          <w:sz w:val="24"/>
          <w:szCs w:val="24"/>
        </w:rPr>
        <w:t>16</w:t>
      </w:r>
      <w:proofErr w:type="spellEnd"/>
      <w:r w:rsidRPr="003A4991" w:rsidR="005A6783">
        <w:rPr>
          <w:rFonts w:ascii="Times New Roman" w:hAnsi="Times New Roman" w:cs="Times New Roman"/>
          <w:sz w:val="24"/>
          <w:szCs w:val="24"/>
        </w:rPr>
        <w:t xml:space="preserve">. prosinca </w:t>
      </w:r>
      <w:proofErr w:type="spellStart"/>
      <w:r w:rsidRPr="003A4991" w:rsidR="005A6783">
        <w:rPr>
          <w:rFonts w:ascii="Times New Roman" w:hAnsi="Times New Roman" w:cs="Times New Roman"/>
          <w:sz w:val="24"/>
          <w:szCs w:val="24"/>
        </w:rPr>
        <w:t>2019</w:t>
      </w:r>
      <w:proofErr w:type="spellEnd"/>
      <w:r w:rsidR="002018F7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303B7B" w:rsidR="00B827D7" w:rsidP="00B827D7" w:rsidRDefault="00B827D7" w14:paraId="4FD913F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D59" w:rsidP="00B876E0" w:rsidRDefault="000D4D59" w14:paraId="684A6505" w14:textId="4620CD4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0D4D59" w:rsidSect="001B593D">
          <w:headerReference w:type="default" r:id="rId10"/>
          <w:headerReference w:type="first" r:id="rId11"/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</w:p>
    <w:p w:rsidRPr="002122C4" w:rsidR="00B827D7" w:rsidP="00B876E0" w:rsidRDefault="00B827D7" w14:paraId="4FD913FE" w14:textId="4F381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03B7B">
        <w:rPr>
          <w:rFonts w:ascii="Times New Roman" w:hAnsi="Times New Roman" w:cs="Times New Roman"/>
          <w:sz w:val="24"/>
          <w:szCs w:val="24"/>
        </w:rPr>
        <w:t>P</w:t>
      </w:r>
      <w:r w:rsidRPr="002122C4">
        <w:rPr>
          <w:rFonts w:ascii="Times New Roman" w:hAnsi="Times New Roman" w:cs="Times New Roman"/>
          <w:sz w:val="24"/>
          <w:szCs w:val="24"/>
        </w:rPr>
        <w:t xml:space="preserve">ravovremeno </w:t>
      </w:r>
      <w:r w:rsidR="00303B7B">
        <w:rPr>
          <w:rFonts w:ascii="Times New Roman" w:hAnsi="Times New Roman" w:cs="Times New Roman"/>
          <w:sz w:val="24"/>
          <w:szCs w:val="24"/>
        </w:rPr>
        <w:t>su osporene</w:t>
      </w:r>
      <w:r w:rsidRPr="002122C4">
        <w:rPr>
          <w:rFonts w:ascii="Times New Roman" w:hAnsi="Times New Roman" w:cs="Times New Roman"/>
          <w:sz w:val="24"/>
          <w:szCs w:val="24"/>
        </w:rPr>
        <w:t xml:space="preserve"> tražbine sljedećim vjerovnicima:</w:t>
      </w:r>
    </w:p>
    <w:p w:rsidRPr="002122C4" w:rsidR="00B827D7" w:rsidP="00B827D7" w:rsidRDefault="00B827D7" w14:paraId="4FD913F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7D7" w:rsidP="000D4D59" w:rsidRDefault="00B827D7" w14:paraId="4FD91400" w14:textId="53EA3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D59" w:rsidP="000D4D59" w:rsidRDefault="000D4D59" w14:paraId="5B5495FD" w14:textId="570AEB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22" w:type="dxa"/>
        <w:tblInd w:w="-259" w:type="dxa"/>
        <w:tblLayout w:type="fixed"/>
        <w:tblLook w:firstRow="1" w:lastRow="0" w:firstColumn="1" w:lastColumn="0" w:noHBand="0" w:noVBand="1" w:val="04A0"/>
      </w:tblPr>
      <w:tblGrid>
        <w:gridCol w:w="724"/>
        <w:gridCol w:w="3544"/>
        <w:gridCol w:w="1559"/>
        <w:gridCol w:w="2835"/>
        <w:gridCol w:w="1843"/>
        <w:gridCol w:w="2835"/>
        <w:gridCol w:w="1882"/>
      </w:tblGrid>
      <w:tr w:rsidRPr="00903CCB" w:rsidR="001F42E6" w:rsidTr="001F42E6" w14:paraId="4C36F8A0" w14:textId="075DED5D">
        <w:trPr>
          <w:trHeight w:val="720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00CCFF"/>
            <w:vAlign w:val="center"/>
            <w:hideMark/>
          </w:tcPr>
          <w:p w:rsidRPr="00903CCB" w:rsidR="001F42E6" w:rsidP="00AF47BF" w:rsidRDefault="001F42E6" w14:paraId="6B7DA7CC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903CCB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Redni broj prijavljene tražbine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903CCB" w:rsidR="001F42E6" w:rsidP="00AF47BF" w:rsidRDefault="001F42E6" w14:paraId="4E9B2C01" w14:textId="77777777">
            <w:pP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903CCB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center"/>
            <w:hideMark/>
          </w:tcPr>
          <w:p w:rsidRPr="00903CCB" w:rsidR="001F42E6" w:rsidP="00AF47BF" w:rsidRDefault="001F42E6" w14:paraId="31F3F59C" w14:textId="77777777">
            <w:pP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903CCB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903CCB" w:rsidR="001F42E6" w:rsidP="00AF47BF" w:rsidRDefault="001F42E6" w14:paraId="772233F1" w14:textId="77777777">
            <w:pP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903CCB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 i prezime / tvrtka ili naziv osporavatelja tražbine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903CCB" w:rsidR="001F42E6" w:rsidP="00AF47BF" w:rsidRDefault="001F42E6" w14:paraId="762F8F52" w14:textId="2EF9BBFC">
            <w:pP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903CCB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Osporavani iznos tražbine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/ KN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903CCB" w:rsidR="001F42E6" w:rsidP="00AF47BF" w:rsidRDefault="001F42E6" w14:paraId="199A36DA" w14:textId="77777777">
            <w:pP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903CCB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Razlog osporavanja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</w:tcPr>
          <w:p w:rsidR="001F42E6" w:rsidP="00AF47BF" w:rsidRDefault="001F42E6" w14:paraId="42001773" w14:textId="77777777">
            <w:pP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</w:p>
          <w:p w:rsidR="001F42E6" w:rsidP="00AF47BF" w:rsidRDefault="001F42E6" w14:paraId="18907989" w14:textId="77777777">
            <w:pP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</w:p>
          <w:p w:rsidRPr="00903CCB" w:rsidR="001F42E6" w:rsidP="00AF47BF" w:rsidRDefault="001F42E6" w14:paraId="3967BE96" w14:textId="4E703723">
            <w:pP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OVRŠNA ISPRAVA</w:t>
            </w:r>
          </w:p>
        </w:tc>
      </w:tr>
      <w:tr w:rsidRPr="00903CCB" w:rsidR="001F42E6" w:rsidTr="001F42E6" w14:paraId="25BE590A" w14:textId="2A3D1FA7">
        <w:trPr>
          <w:trHeight w:val="765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73ECEB23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630595D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A.T.C. društvo s ograničenom odgovornošću za trgovinu auto dijelovima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851A01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46531582692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1E773D1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5F6E7D2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452.629,51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2CC53CE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05F41C78" w14:textId="7EC8E512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17D83CEE" w14:textId="5E84DAB1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47600004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48ED716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D-GRADNJA d.o.o. za građevinarstvo i usluge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5824F92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00993959749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D771A7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7D403EF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16.063,80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24BD93B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podmirena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29C6A553" w14:textId="7C08DDF8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42388A05" w14:textId="4868B574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20521638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35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082B1E1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DEMMEL SIXTUS AG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792D1CB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16851244386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2B438B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66F12F1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241.221,95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4DA8079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predmet sudskog postupka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7405F269" w14:textId="7B387730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6492DB94" w14:textId="0C8EAE5A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71CFC85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4B455C2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AUTOELEKTRIČARSKI SERVIS, vlasnik ĐURĐAN VALENT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3EED97B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98990963051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BE1326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495654E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3.150,00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0032AE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podmirena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58C367D1" w14:textId="404175A2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6C2B6E54" w14:textId="529045F1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1F857BB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45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5EE7BA5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EKOCIJAN d.o.o. za dezinfekciju, dezinsekciju, deratizaciju i trgovinu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7AE4E23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37698275226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9C82C4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4F5886C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6.359,38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2373CF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podmirena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03D7FF54" w14:textId="2A4A91CF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70443BA5" w14:textId="6028B136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7EA1D257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210F496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EUROLEASING d.o.o. za prodaju vozila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27F6FD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48922277230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4DF2AE9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72210A7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55.219,10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789B136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predmet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leasinga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je vraćen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14234E32" w14:textId="09C87065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396FBE02" w14:textId="6F444A67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13E68C27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0E9B79C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F.A.C.T. d.o.o. za trgovinu i usluge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7D9B975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58259352705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508D7F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4F51FAF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405.379,92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715C69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predmet sudskog postupka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29E73E71" w14:textId="698C7D06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316B6099" w14:textId="04FC4C24">
        <w:trPr>
          <w:trHeight w:val="1020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0F4FF4E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58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0973A09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FEROKOV d.o.o., podružnica Zagreb za trgovinu i usluge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33E52DD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60293288187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7A1CF25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4389CDE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43.590,62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8AC9F6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iznos koji je osporen odnosi se na račune koje je dužnik vratio zbog neizvršenja usluge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5E01C44A" w14:textId="4DA54112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7F4AD2E2" w14:textId="3095CDB3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5AE8B7F0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2CE5694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G.A.M.I.K. d.o.o. za građenje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780387C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54902091529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A7CBAB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5E145EE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314.324,00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4E892B3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iznos koji je osporen ne postoji jer je vjerovnik povukao tražbinu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7E01275D" w14:textId="57BE2CF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4FF929C4" w14:textId="27EACCC1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246F8C69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73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666A4B2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PRO-ART, FASADERSKO-GRAĐEVINSKI OBRT, vlasnik Mario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Gojšić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16D2A53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99605862047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2A18D45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15980C7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285.261,76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0523F84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podmirena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75BDD2E4" w14:textId="35D039B4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0C876087" w14:textId="2A0E518C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405E359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78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793BACA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GRAD RIJEKA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015BCD6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54382731928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9E4962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116141E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3.454,71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B2A9AF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nije zaprimio račun za navedenu tražbinu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025B3F88" w14:textId="104281CA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137F002D" w14:textId="2760AC2F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348F2ED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79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7405A67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17D0A07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9A9B32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="001F42E6" w:rsidP="00AF47BF" w:rsidRDefault="001F42E6" w14:paraId="3DAD89E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1.088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72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</w:p>
          <w:p w:rsidRPr="00903CCB" w:rsidR="001F42E6" w:rsidP="00AF47BF" w:rsidRDefault="001F42E6" w14:paraId="3E4AAD8B" w14:textId="59863736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Punomoćnica vjerovnika pojašnjava punomoćnici dužnika da se tražbina predmetnog vjerovnika temelji na ovršnoj ispravi te da je u istom rješenju od 7.4.2016. naveden iznos od 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5.483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pri čemu iznos koji je osporen predstavlja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kamatu na navedenu glavnicu od 13.7.2014. do 23.6.2016. u skladu sa kamatnim listom.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="001F42E6" w:rsidP="00AF47BF" w:rsidRDefault="001F42E6" w14:paraId="0D00FAD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dužnik nije zaprimio račun za navedenu tražbinu</w:t>
            </w:r>
          </w:p>
          <w:p w:rsidR="001F42E6" w:rsidP="00AF47BF" w:rsidRDefault="001F42E6" w14:paraId="79A3FD5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903CCB" w:rsidR="001F42E6" w:rsidP="00AF47BF" w:rsidRDefault="001F42E6" w14:paraId="51F0872F" w14:textId="7DDE369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Nakon navoda punomoćnice vjerovnika Grada Zagreba punomoćnica dužnika i dalje ostaje kod osporavanja 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1F42E6" w:rsidP="00AF47BF" w:rsidRDefault="001F42E6" w14:paraId="79933FA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903CCB" w:rsidR="001F42E6" w:rsidP="00AF47BF" w:rsidRDefault="001F42E6" w14:paraId="42BA456A" w14:textId="20FED7E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</w:t>
            </w:r>
          </w:p>
        </w:tc>
      </w:tr>
      <w:tr w:rsidRPr="00903CCB" w:rsidR="001F42E6" w:rsidTr="001F42E6" w14:paraId="2286F453" w14:textId="042FC6D2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306BA076" w14:textId="4590A7E8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81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2BF790E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GRADSKO STAMBENO KOMUNALNO GOSPODARSTVO društvo s ograničenom odgovornošću za usluge, građevinarstvo i trgovinu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537DE28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03744272526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F691AC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="001F42E6" w:rsidP="00AF47BF" w:rsidRDefault="001F42E6" w14:paraId="1313EE9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3.754.621,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</w:t>
            </w:r>
            <w:proofErr w:type="spellEnd"/>
          </w:p>
          <w:p w:rsidRPr="00903CCB" w:rsidR="001F42E6" w:rsidP="00AF47BF" w:rsidRDefault="001F42E6" w14:paraId="1E344EA8" w14:textId="0E2F79CD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7BA562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se temelji na garanciji koja je istekla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1F42E6" w:rsidP="00AF47BF" w:rsidRDefault="001F42E6" w14:paraId="6BAE26D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903CCB" w:rsidR="001F42E6" w:rsidP="00AF47BF" w:rsidRDefault="001F42E6" w14:paraId="37EB1E90" w14:textId="4E606226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6FF6E131" w14:textId="76211C85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2720A2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4BFC07A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GUŠTIN društvo s ograničenom odgovornošću za trgovinu, obrtništvo i ugostiteljstvo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1EBE862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15549655602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0E2E7DD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289F310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4.195,04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7E286D5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1F42E6" w:rsidP="00AF47BF" w:rsidRDefault="001F42E6" w14:paraId="62A219E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903CCB" w:rsidR="001F42E6" w:rsidP="00AF47BF" w:rsidRDefault="001F42E6" w14:paraId="6F502010" w14:textId="7FC7B0EA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79D5B76D" w14:textId="24420FBB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2099D260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87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4828651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HEP ELEKTRA d.o.o. za opskrbu električnom energijom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50BA463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524B4A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3C332A2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423,24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1E42E6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podmirena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F42E6" w14:paraId="15623F72" w14:textId="662BBAEF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25678BC1" w14:textId="4C1AF949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C4A47D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87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78B3DA8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HEP ELEKTRA d.o.o. za opskrbu električnom energijom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26D24C0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6CBB4ED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68CC143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3.191,81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7831B13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podmirena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F42E6" w14:paraId="41DA30AC" w14:textId="31BE2204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3B33EB38" w14:textId="5C6F3A90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7A03A07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95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08DF1D8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HRVATSKE ŠUME društvo s ograničenom odgovornošću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727D592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4DD1159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69360A2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4.687,50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930AB9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predmet sudskog spora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F42E6" w14:paraId="32269A4D" w14:textId="36AF479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5D0B16EC" w14:textId="17BA83C0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129AAC9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97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52DB297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HT-WERKE društvo s ograničenom odgovornošću za trgovinu i usluge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3CD29E8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11982219118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7719B61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306C01B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332.027,50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A8A0C6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predmet sudskog spora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F42E6" w14:paraId="695D1DDC" w14:textId="7D5AC48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5F333FF9" w14:textId="368BB457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3DA1DDF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102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05CDB6E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IZGRADNJA-VVK d.o.o. za graditeljstvo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3FEDC7A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45533143162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201048E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="001F42E6" w:rsidP="00AF47BF" w:rsidRDefault="001F42E6" w14:paraId="72774D2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829.497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89</w:t>
            </w:r>
            <w:proofErr w:type="spellEnd"/>
          </w:p>
          <w:p w:rsidRPr="00903CCB" w:rsidR="00E65952" w:rsidP="00E65952" w:rsidRDefault="00E65952" w14:paraId="2BCA72FB" w14:textId="750FA97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Punomoćnica vjerovnika predaje na uvid 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preslik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pravomoćne i ovršne presude iz koje proizlazi predmetna tražbina, a koja je bila dostavljena i uz prijavu tražbine te je stoga netočno osporavanje predmet sudskog spora obzirom da postoji pravomoćna i ovršna presuda.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="001F42E6" w:rsidP="00AF47BF" w:rsidRDefault="001F42E6" w14:paraId="74E5C5C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tražbina je predmet sudskog spora</w:t>
            </w:r>
          </w:p>
          <w:p w:rsidR="00E65952" w:rsidP="00AF47BF" w:rsidRDefault="00E65952" w14:paraId="2DE21587" w14:textId="55609D9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Nakon iznesenih navoda punomoćnice vjerovnika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punomoćnica dužnika otklanja osporavanje te priznaje tražbinu u cijelosti.</w:t>
            </w:r>
          </w:p>
          <w:p w:rsidRPr="00903CCB" w:rsidR="00E65952" w:rsidP="00AF47BF" w:rsidRDefault="00E65952" w14:paraId="10A9DA9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E65952" w14:paraId="28923B15" w14:textId="768B1AA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OTKLONJENO OSPORAVANJE</w:t>
            </w:r>
          </w:p>
        </w:tc>
      </w:tr>
      <w:tr w:rsidRPr="00903CCB" w:rsidR="001F42E6" w:rsidTr="001F42E6" w14:paraId="4FEE1FEE" w14:textId="3FE4C046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65952" w:rsidR="001F42E6" w:rsidP="00AF47BF" w:rsidRDefault="001F42E6" w14:paraId="689813B8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E6595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105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5952" w:rsidR="001F42E6" w:rsidP="00AF47BF" w:rsidRDefault="001F42E6" w14:paraId="2D3961C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595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TOMISLAV JONJIĆ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65952" w:rsidR="001F42E6" w:rsidP="00AF47BF" w:rsidRDefault="001F42E6" w14:paraId="0D6899F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595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83533339858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E65952" w:rsidR="001F42E6" w:rsidP="00AF47BF" w:rsidRDefault="001F42E6" w14:paraId="00E637B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595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E65952" w:rsidR="001F42E6" w:rsidP="00AF47BF" w:rsidRDefault="001F42E6" w14:paraId="518B30B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E6595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78.623</w:t>
            </w:r>
            <w:proofErr w:type="spellEnd"/>
            <w:r w:rsidRPr="00E6595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E6595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06</w:t>
            </w:r>
            <w:proofErr w:type="spellEnd"/>
          </w:p>
          <w:p w:rsidRPr="00E65952" w:rsidR="00E65952" w:rsidP="00AF47BF" w:rsidRDefault="00E65952" w14:paraId="1AF47C24" w14:textId="63D9D764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595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Utvrđuje se da je u spis zaprimljen podnesak vjerovnika iz kojeg proizlazi da je u odnosu na navedenu tražbinu donesena presuda Županijskog suda u Šibeniku u kojoj je potvrđena prvostupanjska presuda te odbijena žalba </w:t>
            </w:r>
            <w:r w:rsidRPr="00E6595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dužnika u cijelosti.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="001F42E6" w:rsidP="00AF47BF" w:rsidRDefault="001F42E6" w14:paraId="3729068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595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tražbina je predmet sudskog spora</w:t>
            </w:r>
          </w:p>
          <w:p w:rsidR="00E65952" w:rsidP="00AF47BF" w:rsidRDefault="00E65952" w14:paraId="3BEC0B7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E65952" w:rsidR="00E65952" w:rsidP="00AF47BF" w:rsidRDefault="00E65952" w14:paraId="304B32F1" w14:textId="697F897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Punomoćnica dužnika navodi da otklanja osporavanje te priznaje tražbinu u cijelosti.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557F20" w:rsidR="001F42E6" w:rsidP="00AF47BF" w:rsidRDefault="00E65952" w14:paraId="45B12355" w14:textId="5CC9D33A">
            <w:pPr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E6595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OTKLONJENO OSPORAVANJE</w:t>
            </w:r>
          </w:p>
        </w:tc>
      </w:tr>
      <w:tr w:rsidRPr="00903CCB" w:rsidR="001F42E6" w:rsidTr="001F42E6" w14:paraId="58F7AD0B" w14:textId="57ADEE44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4A01892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106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37F7460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KEDO d.o.o. za prijevoz, proizvodnju, trgovinu  i uvoz-izvoz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24456DF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31707617036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698F2F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04AD3A0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181.501,61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0498120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E65952" w14:paraId="469A9CD4" w14:textId="45B943F8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0233D83F" w14:textId="1371263D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5725F71E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118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6686192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LABORA društvo s ograničenom odgovornošću za usluge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417F020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22948717827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407D5D6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2474D4E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648.996,27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118099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E65952" w14:paraId="76D4B3F2" w14:textId="6F714A25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277B785E" w14:textId="29402452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5F88EA4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120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2291853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GMTT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LEŠĆANEC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Marijan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Lešćanec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43B0180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74412563118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5975D6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2AE5FDA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88.701,75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43F9D1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E65952" w14:paraId="1CBE2A12" w14:textId="683671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6EE5701E" w14:textId="67F85C48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7866CB3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131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1A8F7D8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MD KONSTRUKCIJE d.o.o. za proizvodnju metalnih konstrukcija i trgovinu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0DCFC83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05357091276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7740987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042690D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367.644,19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6900A3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E65952" w14:paraId="3DF92234" w14:textId="0BABBE2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0D5BB0D7" w14:textId="442B1618">
        <w:trPr>
          <w:trHeight w:val="127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D543890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132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530ACE2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MEŠIĆ COM d.o.o. za projektiranje, građenje, nadzor i trgovinu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0942A2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16308837296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903CCB" w:rsidR="001F42E6" w:rsidP="00AF47BF" w:rsidRDefault="001F42E6" w14:paraId="2F21EE8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Povjerenica: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Vidonija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Miletić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Plukavec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43C8EBD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362.925,41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0E0C6A6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 osporeni dio tražbine nema saznanja u kojem vremenskom periodu i na temelju koje dokumentacije je nastala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E65952" w:rsidRDefault="00E65952" w14:paraId="43FB707C" w14:textId="4DF4FFFA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OBZIROM DA JE OČITOVANJE POVJERENICE DOSTAVLJENO NAKON PROTEKA ROKA TE SE STOGA NAVEDENA TRAŽBINA SMATRA UTVRĐENOM</w:t>
            </w:r>
          </w:p>
        </w:tc>
      </w:tr>
      <w:tr w:rsidRPr="00903CCB" w:rsidR="001F42E6" w:rsidTr="001F42E6" w14:paraId="0DB9E436" w14:textId="0E0B760F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119BE86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135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252F3EB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MINERAL IGM društvo s ograničenom odgovornošću za proizvodnju i trgovinu građevnim materijalom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2084B12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42050807337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D8D803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587B627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5.261,84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07C5AF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E65952" w14:paraId="68BCDD36" w14:textId="4B0CEBB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E65952" w:rsidTr="001F42E6" w14:paraId="423A7CAC" w14:textId="77777777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03CCB" w:rsidR="00E65952" w:rsidP="00AF47BF" w:rsidRDefault="00E65952" w14:paraId="25107324" w14:textId="58CD9C83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138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3CCB" w:rsidR="00E65952" w:rsidP="00AF47BF" w:rsidRDefault="00E65952" w14:paraId="031DFBCE" w14:textId="31916671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MONTCOGIM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– PLINARA d.o.o.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03CCB" w:rsidR="00E65952" w:rsidP="00AF47BF" w:rsidRDefault="00E65952" w14:paraId="3051CB81" w14:textId="3213C548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85690422241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903CCB" w:rsidR="00E65952" w:rsidP="00AF47BF" w:rsidRDefault="00E65952" w14:paraId="4CF8DA26" w14:textId="1750EE68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CENTROGRADNJA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903CCB" w:rsidR="00E65952" w:rsidP="00AF47BF" w:rsidRDefault="00E65952" w14:paraId="01D5BCD3" w14:textId="16D6C721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1.018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903CCB" w:rsidR="00E65952" w:rsidP="00AF47BF" w:rsidRDefault="00C205BF" w14:paraId="7FB99608" w14:textId="4FBA6822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E65952" w:rsidP="00AF47BF" w:rsidRDefault="00C205BF" w14:paraId="0DBDB7A2" w14:textId="3D39CD4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60999714" w14:textId="3DFEBBD4">
        <w:trPr>
          <w:trHeight w:val="510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B61136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140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06331F5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"STOLARSKO-TESARSKO-STAKLARSKA RADNJA" , vlasnik Darko Novosel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7246A91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11160908769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BD2D38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Povjerenica: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Vidonija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Miletić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Plukavec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020A47D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17.428,00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F732D3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7078829D" w14:textId="3E5064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17ABCAEC" w14:textId="45A967B1">
        <w:trPr>
          <w:trHeight w:val="780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12D53830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157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18D9565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PRIVREDA društvo s ograničenom odgovornošću za javnu vodoopskrbu i odvodnju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4D122D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12266526926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46325B8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14EE70E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12.289,15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A6E61D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nije evidentiran u poslovnim knjigama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0EFBC73F" w14:textId="2D2B0A44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5CD11E7B" w14:textId="035E7E13">
        <w:trPr>
          <w:trHeight w:val="780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47A169D1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165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16655A5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SAN BOX d.o.o. za trgovinu i usluge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4948305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29625629048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71729CC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54F5096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6.250,00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775C9F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5B17463E" w14:textId="67358EC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36AEAB9D" w14:textId="38927661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50E6EDB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166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463B0C8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SANNIK d.o.o. za proizvodnju metalne galanterije, trgovinu i usluge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25D737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10844487398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623417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01937D0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260,46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22F2BC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podmirena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65D43C6E" w14:textId="0CB3F584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12C885F3" w14:textId="594CAE8A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595D2D01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180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6694548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TBG-STRABAG  društvo s ograničenom odgovornošću za proizvodnju i distribuciju betona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37CB99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32586117369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42E8557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66242D0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17.530,75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4E0E54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6DD0CD41" w14:textId="6EDE6E6A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5E247512" w14:textId="5938BCF3">
        <w:trPr>
          <w:trHeight w:val="1020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272645F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186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025763D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TITAN CONSTRUCTA d.o.o. za graditeljstvo, proizvodnju i trgovinu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D9DBE5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89116114911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79AFE6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Povjerenica: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Vidonija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Miletić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Plukavec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701E58D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16.446.605,28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C205BF" w:rsidRDefault="001F42E6" w14:paraId="5743C68A" w14:textId="71AC215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povjerenica nema dokumentacije niti saznanja o osnovi priznavanja tražbine</w:t>
            </w:r>
            <w:r w:rsidR="00C205B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C205BF" w:rsidR="00C205BF">
              <w:rPr>
                <w:rFonts w:ascii="Arial" w:hAnsi="Arial" w:eastAsia="Times New Roman" w:cs="Arial"/>
                <w:sz w:val="18"/>
                <w:szCs w:val="20"/>
                <w:lang w:eastAsia="hr-HR"/>
              </w:rPr>
              <w:t xml:space="preserve">na današnjem ročištu nadopunjuje osporavanje te navodi da </w:t>
            </w:r>
            <w:r w:rsidR="00C205BF">
              <w:rPr>
                <w:rFonts w:ascii="Arial" w:hAnsi="Arial" w:eastAsia="Times New Roman" w:cs="Arial"/>
                <w:sz w:val="18"/>
                <w:szCs w:val="20"/>
                <w:lang w:eastAsia="hr-HR"/>
              </w:rPr>
              <w:t>navedena tražbina nije navedena u poslovnim knjigama dužnika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70B58F37" w14:textId="738801A3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2C1F567F" w14:textId="775772EF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37AC24AE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188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62080BB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TOP MONTAŽA, jednostavno društvo s ograničenom odgovornošću za građenje i trgovinu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9B54F0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32493647062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C205BF" w14:paraId="6BA5B58D" w14:textId="0204248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CENTROGRADNJA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4F32E5A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770.722,31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6EA0DBD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70E13D6C" w14:textId="73FA3D0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0EA55741" w14:textId="22099B26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49461C61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192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21BB91B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TransConsult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društvo s ograničenom odgovornošću za usluge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33D15F6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86675987743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024621C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="001F42E6" w:rsidP="00AF47BF" w:rsidRDefault="001F42E6" w14:paraId="620474F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72.811,50   </w:t>
            </w:r>
          </w:p>
          <w:p w:rsidRPr="00903CCB" w:rsidR="00C205BF" w:rsidP="00AF47BF" w:rsidRDefault="00C205BF" w14:paraId="57899E16" w14:textId="6008DBE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Punomoćnica vjerovnika navodi da povlači tražbinu za osporeni iznos.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5829BF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6591CE94" w14:textId="4EE956D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POVUČENA TRAŽBINA ZA OSPORENI IZNOS</w:t>
            </w:r>
          </w:p>
        </w:tc>
      </w:tr>
      <w:tr w:rsidRPr="00903CCB" w:rsidR="001F42E6" w:rsidTr="001F42E6" w14:paraId="6FCFD317" w14:textId="6942646C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2696E7A4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193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06414AC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TRGOING d.o.o. za građevinarstvo, trgovinu i usluge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11DEAA1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68697583992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262FAFC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0E7788C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8.307,70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AC76DE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podmirena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33137AD2" w14:textId="258E4251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37B8215F" w14:textId="45C63FE5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3C6D2939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194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42D34B5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TRITON IT d.o.o. za računalne i srodne djelatnosti i trgovinu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3EFE4E6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12448245428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D13952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334E903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450,00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67FEDED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618E021D" w14:textId="5D92D625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1549562B" w14:textId="619FF5E5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237EA12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199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4BF9A6B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VERTEKS d.o.o. za trgovinu i usluge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437EA2B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01002506375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6C35ECB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6BC75AA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2.706,66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9EDDD2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dužnik nema evidentiran u svojim knjigama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50A933D3" w14:textId="652E368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605D863D" w14:textId="1413712A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0B67D7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204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53F7DEC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TRGOVAČKI OBRT VRBA, vlasnik Mladen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Vrbanić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7293F2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32380508153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4684EA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209E18D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6.608,48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6C2B9E1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je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48E91E04" w14:textId="38EF1198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41B6F25B" w14:textId="2C6163CA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4C5D748A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206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384CA68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METALPLAST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V.N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., obrt za proizvodnju i održavanje plastičnih i metalnih proizvoda, vlasnik Neven Vrkić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F9C6A9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11752436941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EB1365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4F7F40A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56.935,58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FE07A0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predmet sudskog spora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2F3E0524" w14:textId="4682B64E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02DD3F48" w14:textId="38F3AB67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2DF4E04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212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264C807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5FEA624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DC904F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="001F42E6" w:rsidP="00AF47BF" w:rsidRDefault="001F42E6" w14:paraId="1F98B01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3.846.131,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</w:t>
            </w:r>
            <w:proofErr w:type="spellEnd"/>
          </w:p>
          <w:p w:rsidRPr="00903CCB" w:rsidR="00C205BF" w:rsidP="00AF47BF" w:rsidRDefault="00C205BF" w14:paraId="63D0B3B9" w14:textId="0045A66D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Punomoćnik vjerovnika navodi da osporavanje dužnika nije osnovano</w:t>
            </w:r>
            <w:r w:rsidR="00142F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 obzirom da je dužnik potpisom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na zapisniku o obavljenom završnom pregledu od 28.</w:t>
            </w:r>
            <w:r w:rsidR="00142F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5.2019. priznao postojanje tražbine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te napominje da postoji zadužnica na 1.000.000,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kn.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="001F42E6" w:rsidP="00AF47BF" w:rsidRDefault="001F42E6" w14:paraId="5C94A99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tražbina se temelji na garanciji koja je istekla</w:t>
            </w:r>
          </w:p>
          <w:p w:rsidRPr="00903CCB" w:rsidR="00C205BF" w:rsidP="00AF47BF" w:rsidRDefault="00C205BF" w14:paraId="588BB64B" w14:textId="4E3BE1F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Punomoćnica dužnika ostaje kod osporavanja.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C205BF" w14:paraId="77036FE6" w14:textId="6A58E38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ZADUŽNICA NA 1.000.000,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903CCB" w:rsidR="001F42E6" w:rsidTr="001F42E6" w14:paraId="211EA14B" w14:textId="426B4109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4296080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216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03CCB" w:rsidR="001F42E6" w:rsidP="00AF47BF" w:rsidRDefault="001F42E6" w14:paraId="10BF607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Vinogradarstvo i vinarstvo "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ZRINŠČAK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", vlasnik Ivan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Zrinščak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18E59B1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08214221478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B7B889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0D34BEE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31.518,00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B8CBC3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odnosi se na račune u zastari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27AADC2C" w14:textId="0B0E470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42FA2" w:rsidTr="001F42E6" w14:paraId="7C04B87D" w14:textId="77777777">
        <w:trPr>
          <w:trHeight w:val="765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03CCB" w:rsidR="00142FA2" w:rsidP="00AF47BF" w:rsidRDefault="00142FA2" w14:paraId="3581A330" w14:textId="5C269F73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218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3CCB" w:rsidR="00142FA2" w:rsidP="00AF47BF" w:rsidRDefault="00142FA2" w14:paraId="495E26C7" w14:textId="4407AF98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GM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PRIJEVOZ obrt za javni cestovni prijevoz i zemljane radove, Krunoslav 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Žganjer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03CCB" w:rsidR="00142FA2" w:rsidP="00AF47BF" w:rsidRDefault="00142FA2" w14:paraId="3C027EEE" w14:textId="6DB496BD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69403443720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903CCB" w:rsidR="00142FA2" w:rsidP="00AF47BF" w:rsidRDefault="00142FA2" w14:paraId="46CC33BF" w14:textId="7D9347ED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CENTROGRADNJA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903CCB" w:rsidR="00142FA2" w:rsidP="00AF47BF" w:rsidRDefault="00142FA2" w14:paraId="22EA0493" w14:textId="163B463D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559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60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903CCB" w:rsidR="00142FA2" w:rsidP="00AF47BF" w:rsidRDefault="00142FA2" w14:paraId="06BE3B3F" w14:textId="7B023E71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dio tražbine podmiren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142FA2" w:rsidP="00AF47BF" w:rsidRDefault="00142FA2" w14:paraId="4AF38A12" w14:textId="20225C4E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06512D00" w14:textId="6E147ECC">
        <w:trPr>
          <w:trHeight w:val="1020"/>
        </w:trPr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03CCB" w:rsidR="001F42E6" w:rsidP="00AF47BF" w:rsidRDefault="001F42E6" w14:paraId="694910E4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219</w:t>
            </w:r>
            <w:proofErr w:type="spellEnd"/>
          </w:p>
        </w:tc>
        <w:tc>
          <w:tcPr>
            <w:tcW w:w="35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319FC8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AGENCIJA ZA PRAVNI PROMET I POSREDOVANJE NEKRETNINAMA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06F9BC76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69331375926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5BFA02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1370F01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1.062.728,49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6EB73AA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se temelji na garanciji koja se treba naplatiti od banke, a ne od dužnika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23515BFD" w14:textId="613BDB80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3AF9E172" w14:textId="408ACB1D">
        <w:trPr>
          <w:trHeight w:val="1020"/>
        </w:trPr>
        <w:tc>
          <w:tcPr>
            <w:tcW w:w="724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903CCB" w:rsidR="001F42E6" w:rsidP="00AF47BF" w:rsidRDefault="001F42E6" w14:paraId="73380BE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903CCB" w:rsidR="001F42E6" w:rsidP="00AF47BF" w:rsidRDefault="001F42E6" w14:paraId="482C770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903CCB" w:rsidR="001F42E6" w:rsidP="00AF47BF" w:rsidRDefault="001F42E6" w14:paraId="6CDF1BA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4636081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Povjerenica: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Vidonija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Miletić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Plukavec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21E1AD4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1.062.728,49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69C162D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se temelji na garanciji koja se treba naplatiti od banke, a ne od dužnika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279EFD11" w14:textId="50609C0F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5133415A" w14:textId="15FBB2B8">
        <w:trPr>
          <w:trHeight w:val="765"/>
        </w:trPr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1F4A9840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220</w:t>
            </w:r>
            <w:proofErr w:type="spellEnd"/>
          </w:p>
        </w:tc>
        <w:tc>
          <w:tcPr>
            <w:tcW w:w="35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0BBF8DD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SERGEJ GLJADELKIN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4EB0581A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53315489840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5E30BAB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Dužnik: CENTROGRADNJA D.O.O.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0E78773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6.703.075,94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3E83612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predmet sudskog spora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7403FA48" w14:textId="254FCE22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03CCB" w:rsidR="001F42E6" w:rsidTr="001F42E6" w14:paraId="3BC05B06" w14:textId="5E7ACC2A">
        <w:trPr>
          <w:trHeight w:val="510"/>
        </w:trPr>
        <w:tc>
          <w:tcPr>
            <w:tcW w:w="724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903CCB" w:rsidR="001F42E6" w:rsidP="00AF47BF" w:rsidRDefault="001F42E6" w14:paraId="365F034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903CCB" w:rsidR="001F42E6" w:rsidP="00AF47BF" w:rsidRDefault="001F42E6" w14:paraId="760D454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903CCB" w:rsidR="001F42E6" w:rsidP="00AF47BF" w:rsidRDefault="001F42E6" w14:paraId="7627C57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6ECFCFE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Povjerenica: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Vidonija</w:t>
            </w:r>
            <w:proofErr w:type="spellEnd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Miletić </w:t>
            </w:r>
            <w:proofErr w:type="spellStart"/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Plukavec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03CCB" w:rsidR="001F42E6" w:rsidP="00AF47BF" w:rsidRDefault="001F42E6" w14:paraId="3568CBF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6.703.075,94   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03CCB" w:rsidR="001F42E6" w:rsidP="00AF47BF" w:rsidRDefault="001F42E6" w14:paraId="1066330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3CC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predmet sudskog spora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03CCB" w:rsidR="001F42E6" w:rsidP="00AF47BF" w:rsidRDefault="00142FA2" w14:paraId="27F74BE3" w14:textId="01A3AA4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</w:tbl>
    <w:p w:rsidR="00303B7B" w:rsidP="00D53FC2" w:rsidRDefault="00303B7B" w14:paraId="4175DF7A" w14:textId="577031B5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3B7B" w:rsidP="00D53FC2" w:rsidRDefault="00303B7B" w14:paraId="062FCC5E" w14:textId="72BFDCEE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3B7B" w:rsidP="00D53FC2" w:rsidRDefault="00303B7B" w14:paraId="458B8BCC" w14:textId="157EFC56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3B7B" w:rsidP="00D53FC2" w:rsidRDefault="00303B7B" w14:paraId="43A31FF2" w14:textId="640D634C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3B7B" w:rsidP="00D53FC2" w:rsidRDefault="00303B7B" w14:paraId="70A75963" w14:textId="5F1D11B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3B7B" w:rsidP="00D53FC2" w:rsidRDefault="00303B7B" w14:paraId="793C8E56" w14:textId="27629A0D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Svaka od navedenih osporenih tražbina je na ročištu raspravljena</w:t>
      </w:r>
      <w:r w:rsidR="00142FA2">
        <w:rPr>
          <w:rFonts w:ascii="Times New Roman" w:hAnsi="Times New Roman" w:cs="Times New Roman"/>
          <w:sz w:val="24"/>
          <w:szCs w:val="24"/>
        </w:rPr>
        <w:t>.</w:t>
      </w:r>
    </w:p>
    <w:p w:rsidR="00545E67" w:rsidP="00D53FC2" w:rsidRDefault="00545E67" w14:paraId="683F6369" w14:textId="77777777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5E67" w:rsidP="00545E67" w:rsidRDefault="00545E67" w14:paraId="1ED4B249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45E67" w:rsidP="00545E67" w:rsidRDefault="00545E67" w14:paraId="60C8587C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Pr="00142FA2" w:rsidR="00545E67" w:rsidP="00545E67" w:rsidRDefault="00545E67" w14:paraId="733281E6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FA2">
        <w:rPr>
          <w:rFonts w:ascii="Times New Roman" w:hAnsi="Times New Roman" w:cs="Times New Roman"/>
          <w:b/>
          <w:sz w:val="24"/>
          <w:szCs w:val="24"/>
        </w:rPr>
        <w:t xml:space="preserve">Utvrđuje se da su sljedeći vjerovnici podnijeli prijavu </w:t>
      </w:r>
      <w:proofErr w:type="spellStart"/>
      <w:r w:rsidRPr="00142FA2">
        <w:rPr>
          <w:rFonts w:ascii="Times New Roman" w:hAnsi="Times New Roman" w:cs="Times New Roman"/>
          <w:b/>
          <w:sz w:val="24"/>
          <w:szCs w:val="24"/>
        </w:rPr>
        <w:t>razlučnog</w:t>
      </w:r>
      <w:proofErr w:type="spellEnd"/>
      <w:r w:rsidRPr="00142FA2">
        <w:rPr>
          <w:rFonts w:ascii="Times New Roman" w:hAnsi="Times New Roman" w:cs="Times New Roman"/>
          <w:b/>
          <w:sz w:val="24"/>
          <w:szCs w:val="24"/>
        </w:rPr>
        <w:t xml:space="preserve">  prava (čl. </w:t>
      </w:r>
      <w:proofErr w:type="spellStart"/>
      <w:r w:rsidRPr="00142FA2">
        <w:rPr>
          <w:rFonts w:ascii="Times New Roman" w:hAnsi="Times New Roman" w:cs="Times New Roman"/>
          <w:b/>
          <w:sz w:val="24"/>
          <w:szCs w:val="24"/>
        </w:rPr>
        <w:t>38</w:t>
      </w:r>
      <w:proofErr w:type="spellEnd"/>
      <w:r w:rsidRPr="00142FA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42FA2">
        <w:rPr>
          <w:rFonts w:ascii="Times New Roman" w:hAnsi="Times New Roman" w:cs="Times New Roman"/>
          <w:b/>
          <w:sz w:val="24"/>
          <w:szCs w:val="24"/>
        </w:rPr>
        <w:t>SZ</w:t>
      </w:r>
      <w:proofErr w:type="spellEnd"/>
      <w:r w:rsidRPr="00142FA2">
        <w:rPr>
          <w:rFonts w:ascii="Times New Roman" w:hAnsi="Times New Roman" w:cs="Times New Roman"/>
          <w:b/>
          <w:sz w:val="24"/>
          <w:szCs w:val="24"/>
        </w:rPr>
        <w:t>-a).</w:t>
      </w:r>
    </w:p>
    <w:p w:rsidRPr="00142FA2" w:rsidR="00545E67" w:rsidP="00545E67" w:rsidRDefault="00545E67" w14:paraId="73AE470B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142FA2" w:rsidR="00545E67" w:rsidP="00545E67" w:rsidRDefault="00545E67" w14:paraId="7FE85FD0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FA2">
        <w:rPr>
          <w:rFonts w:ascii="Times New Roman" w:hAnsi="Times New Roman" w:cs="Times New Roman"/>
          <w:b/>
          <w:sz w:val="24"/>
          <w:szCs w:val="24"/>
        </w:rPr>
        <w:t>Tablica razlučnih vjerovnika:</w:t>
      </w:r>
    </w:p>
    <w:p w:rsidRPr="00142FA2" w:rsidR="00545E67" w:rsidP="00545E67" w:rsidRDefault="00545E67" w14:paraId="10B0A148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5E67" w:rsidR="00545E67" w:rsidP="00545E67" w:rsidRDefault="00545E67" w14:paraId="6327FE3A" w14:textId="7777777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FF0000"/>
          <w:sz w:val="24"/>
          <w:szCs w:val="24"/>
          <w:u w:val="single"/>
          <w:lang w:eastAsia="hr-HR"/>
        </w:rPr>
      </w:pPr>
    </w:p>
    <w:p w:rsidRPr="00545E67" w:rsidR="00545E67" w:rsidP="00545E67" w:rsidRDefault="00545E67" w14:paraId="1050E452" w14:textId="7777777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FF0000"/>
          <w:sz w:val="24"/>
          <w:szCs w:val="24"/>
          <w:u w:val="single"/>
          <w:lang w:eastAsia="hr-HR"/>
        </w:rPr>
      </w:pPr>
    </w:p>
    <w:p w:rsidRPr="00545E67" w:rsidR="00545E67" w:rsidP="00545E67" w:rsidRDefault="00545E67" w14:paraId="0A53CAD3" w14:textId="7777777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FF0000"/>
          <w:sz w:val="24"/>
          <w:szCs w:val="24"/>
          <w:u w:val="single"/>
          <w:lang w:eastAsia="hr-HR"/>
        </w:rPr>
      </w:pPr>
    </w:p>
    <w:p w:rsidRPr="00601917" w:rsidR="00545E67" w:rsidP="00545E67" w:rsidRDefault="00545E67" w14:paraId="4B98BA7F" w14:textId="7777777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hr-HR"/>
        </w:rPr>
      </w:pPr>
      <w:r w:rsidRPr="00601917"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hr-HR"/>
        </w:rPr>
        <w:t xml:space="preserve">VJEROVNICI S </w:t>
      </w:r>
      <w:proofErr w:type="spellStart"/>
      <w:r w:rsidRPr="00601917"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hr-HR"/>
        </w:rPr>
        <w:t>RAZLUČNIM</w:t>
      </w:r>
      <w:proofErr w:type="spellEnd"/>
      <w:r w:rsidRPr="00601917"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hr-HR"/>
        </w:rPr>
        <w:t xml:space="preserve"> PRAVOM: </w:t>
      </w:r>
    </w:p>
    <w:p w:rsidRPr="00A37D0E" w:rsidR="00545E67" w:rsidP="00545E67" w:rsidRDefault="00545E67" w14:paraId="3D377CAB" w14:textId="7777777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FF0000"/>
          <w:sz w:val="24"/>
          <w:szCs w:val="24"/>
          <w:u w:val="single"/>
          <w:lang w:eastAsia="hr-HR"/>
        </w:rPr>
      </w:pPr>
    </w:p>
    <w:tbl>
      <w:tblPr>
        <w:tblW w:w="14332" w:type="dxa"/>
        <w:tblInd w:w="93" w:type="dxa"/>
        <w:tblLayout w:type="fixed"/>
        <w:tblLook w:firstRow="1" w:lastRow="0" w:firstColumn="1" w:lastColumn="0" w:noHBand="0" w:noVBand="1" w:val="04A0"/>
      </w:tblPr>
      <w:tblGrid>
        <w:gridCol w:w="724"/>
        <w:gridCol w:w="2615"/>
        <w:gridCol w:w="1536"/>
        <w:gridCol w:w="1456"/>
        <w:gridCol w:w="1123"/>
        <w:gridCol w:w="1656"/>
        <w:gridCol w:w="1356"/>
        <w:gridCol w:w="3866"/>
      </w:tblGrid>
      <w:tr w:rsidRPr="00DB46AD" w:rsidR="00545E67" w:rsidTr="000C215E" w14:paraId="5FE50CE4" w14:textId="77777777">
        <w:trPr>
          <w:trHeight w:val="1770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142FA2" w:rsidR="00545E67" w:rsidP="000C215E" w:rsidRDefault="00545E67" w14:paraId="14B6807E" w14:textId="77777777">
            <w:pPr>
              <w:rPr>
                <w:b/>
                <w:bCs/>
              </w:rPr>
            </w:pPr>
            <w:r w:rsidRPr="00142FA2">
              <w:rPr>
                <w:b/>
                <w:bCs/>
              </w:rPr>
              <w:t>Redni broj prijavljene tražbine</w:t>
            </w:r>
          </w:p>
        </w:tc>
        <w:tc>
          <w:tcPr>
            <w:tcW w:w="2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142FA2" w:rsidR="00545E67" w:rsidP="000C215E" w:rsidRDefault="00545E67" w14:paraId="386C297B" w14:textId="77777777">
            <w:pPr>
              <w:rPr>
                <w:b/>
                <w:bCs/>
              </w:rPr>
            </w:pPr>
            <w:r w:rsidRPr="00142FA2">
              <w:rPr>
                <w:b/>
                <w:bCs/>
              </w:rPr>
              <w:t>Ime i prezime / Naziv vjerovnika</w:t>
            </w:r>
          </w:p>
        </w:tc>
        <w:tc>
          <w:tcPr>
            <w:tcW w:w="15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142FA2" w:rsidR="00545E67" w:rsidP="000C215E" w:rsidRDefault="00545E67" w14:paraId="28802701" w14:textId="77777777">
            <w:pPr>
              <w:rPr>
                <w:b/>
                <w:bCs/>
              </w:rPr>
            </w:pPr>
            <w:r w:rsidRPr="00142FA2">
              <w:rPr>
                <w:b/>
                <w:bCs/>
              </w:rPr>
              <w:t>OIB vjerovnika</w:t>
            </w:r>
          </w:p>
        </w:tc>
        <w:tc>
          <w:tcPr>
            <w:tcW w:w="14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142FA2" w:rsidR="00545E67" w:rsidP="000C215E" w:rsidRDefault="00545E67" w14:paraId="57652A9A" w14:textId="77777777">
            <w:pPr>
              <w:rPr>
                <w:b/>
                <w:bCs/>
              </w:rPr>
            </w:pPr>
            <w:r w:rsidRPr="00142FA2">
              <w:rPr>
                <w:b/>
                <w:bCs/>
              </w:rPr>
              <w:t>Adresa vjerovnika</w:t>
            </w:r>
          </w:p>
        </w:tc>
        <w:tc>
          <w:tcPr>
            <w:tcW w:w="11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142FA2" w:rsidR="00545E67" w:rsidP="000C215E" w:rsidRDefault="00545E67" w14:paraId="5F203C98" w14:textId="77777777">
            <w:pPr>
              <w:rPr>
                <w:b/>
                <w:bCs/>
              </w:rPr>
            </w:pPr>
            <w:r w:rsidRPr="00142FA2">
              <w:rPr>
                <w:b/>
                <w:bCs/>
              </w:rPr>
              <w:t>Vrsta tražbine</w:t>
            </w:r>
          </w:p>
        </w:tc>
        <w:tc>
          <w:tcPr>
            <w:tcW w:w="16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142FA2" w:rsidR="00545E67" w:rsidP="000C215E" w:rsidRDefault="00545E67" w14:paraId="72C18D93" w14:textId="77777777">
            <w:pPr>
              <w:rPr>
                <w:b/>
                <w:bCs/>
              </w:rPr>
            </w:pPr>
            <w:r w:rsidRPr="00142FA2">
              <w:rPr>
                <w:b/>
                <w:bCs/>
              </w:rPr>
              <w:t xml:space="preserve">Iznos tražbine navedene u prijedlogu za otvaranje </w:t>
            </w:r>
            <w:proofErr w:type="spellStart"/>
            <w:r w:rsidRPr="00142FA2">
              <w:rPr>
                <w:b/>
                <w:bCs/>
              </w:rPr>
              <w:t>predstečajnog</w:t>
            </w:r>
            <w:proofErr w:type="spellEnd"/>
            <w:r w:rsidRPr="00142FA2">
              <w:rPr>
                <w:b/>
                <w:bCs/>
              </w:rPr>
              <w:t xml:space="preserve"> postupka</w:t>
            </w:r>
          </w:p>
        </w:tc>
        <w:tc>
          <w:tcPr>
            <w:tcW w:w="13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142FA2" w:rsidR="00545E67" w:rsidP="000C215E" w:rsidRDefault="00545E67" w14:paraId="066131FF" w14:textId="77777777">
            <w:pPr>
              <w:rPr>
                <w:b/>
                <w:bCs/>
              </w:rPr>
            </w:pPr>
            <w:r w:rsidRPr="00142FA2">
              <w:rPr>
                <w:b/>
                <w:bCs/>
              </w:rPr>
              <w:t>Pravna osnova tražbine</w:t>
            </w:r>
          </w:p>
        </w:tc>
        <w:tc>
          <w:tcPr>
            <w:tcW w:w="38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142FA2" w:rsidR="00545E67" w:rsidP="000C215E" w:rsidRDefault="00545E67" w14:paraId="59C7C533" w14:textId="77777777">
            <w:pPr>
              <w:rPr>
                <w:b/>
                <w:bCs/>
              </w:rPr>
            </w:pPr>
            <w:r w:rsidRPr="00142FA2">
              <w:rPr>
                <w:b/>
                <w:bCs/>
              </w:rPr>
              <w:t>Naziv predmeta</w:t>
            </w:r>
          </w:p>
        </w:tc>
      </w:tr>
      <w:tr w:rsidRPr="00DB46AD" w:rsidR="00280813" w:rsidTr="000C215E" w14:paraId="004B4A0A" w14:textId="77777777">
        <w:trPr>
          <w:trHeight w:val="1269"/>
        </w:trPr>
        <w:tc>
          <w:tcPr>
            <w:tcW w:w="7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42FA2" w:rsidR="00280813" w:rsidP="000C215E" w:rsidRDefault="00280813" w14:paraId="712C7F16" w14:textId="4588DECC">
            <w:proofErr w:type="spellStart"/>
            <w:r w:rsidRPr="00142F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158</w:t>
            </w:r>
            <w:proofErr w:type="spellEnd"/>
          </w:p>
        </w:tc>
        <w:tc>
          <w:tcPr>
            <w:tcW w:w="26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42FA2" w:rsidR="00280813" w:rsidP="000C215E" w:rsidRDefault="00280813" w14:paraId="53145D49" w14:textId="2F780882">
            <w:r w:rsidRPr="00142F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PRIVREDNA BANKA ZAGREB - DIONIČKO DRUŠTVO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42FA2" w:rsidR="00280813" w:rsidP="000C215E" w:rsidRDefault="00280813" w14:paraId="4F4BA1BF" w14:textId="18F7FBE0">
            <w:proofErr w:type="spellStart"/>
            <w:r w:rsidRPr="00142F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02535697732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142FA2" w:rsidR="00280813" w:rsidP="000C215E" w:rsidRDefault="0034067D" w14:paraId="2388E944" w14:textId="6977C9F8">
            <w:r w:rsidRPr="00142FA2">
              <w:t xml:space="preserve">Radnička cesta </w:t>
            </w:r>
            <w:proofErr w:type="spellStart"/>
            <w:r w:rsidRPr="00142FA2">
              <w:t>50</w:t>
            </w:r>
            <w:proofErr w:type="spellEnd"/>
            <w:r w:rsidRPr="00142FA2">
              <w:t>, Zagreb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142FA2" w:rsidR="00280813" w:rsidP="000C215E" w:rsidRDefault="00280813" w14:paraId="5669971D" w14:textId="77777777">
            <w:proofErr w:type="spellStart"/>
            <w:r w:rsidRPr="00142FA2">
              <w:t>Razlučno</w:t>
            </w:r>
            <w:proofErr w:type="spellEnd"/>
            <w:r w:rsidRPr="00142FA2">
              <w:t xml:space="preserve"> pravo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142FA2" w:rsidR="00280813" w:rsidP="000C215E" w:rsidRDefault="0034067D" w14:paraId="2BD72354" w14:textId="242D4637">
            <w:r w:rsidRPr="00142FA2">
              <w:t>3.290.037,</w:t>
            </w:r>
            <w:proofErr w:type="spellStart"/>
            <w:r w:rsidRPr="00142FA2">
              <w:t>70</w:t>
            </w:r>
            <w:r w:rsidRPr="00142FA2" w:rsidR="00280813">
              <w:t>kn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142FA2" w:rsidR="00280813" w:rsidP="000C215E" w:rsidRDefault="00142FA2" w14:paraId="777327A7" w14:textId="2043E11F">
            <w:r w:rsidRPr="00142FA2">
              <w:t>Sporazum o osiguranju i</w:t>
            </w:r>
            <w:r>
              <w:t xml:space="preserve"> </w:t>
            </w:r>
            <w:r w:rsidRPr="00142FA2">
              <w:t xml:space="preserve">stjecanju založnog prava i </w:t>
            </w:r>
            <w:r w:rsidRPr="00142FA2">
              <w:lastRenderedPageBreak/>
              <w:t xml:space="preserve">neposredno provođenje ovrhe od 2.11.2010. </w:t>
            </w:r>
            <w:proofErr w:type="spellStart"/>
            <w:r w:rsidRPr="00142FA2">
              <w:t>posl.b</w:t>
            </w:r>
            <w:proofErr w:type="spellEnd"/>
            <w:r w:rsidRPr="00142FA2">
              <w:t xml:space="preserve"> r. </w:t>
            </w:r>
            <w:proofErr w:type="spellStart"/>
            <w:r w:rsidRPr="00142FA2">
              <w:t>OV12010</w:t>
            </w:r>
            <w:proofErr w:type="spellEnd"/>
            <w:r w:rsidRPr="00142FA2">
              <w:t>/</w:t>
            </w:r>
            <w:proofErr w:type="spellStart"/>
            <w:r w:rsidRPr="00142FA2">
              <w:t>2010</w:t>
            </w:r>
            <w:proofErr w:type="spellEnd"/>
            <w:r w:rsidRPr="00142FA2">
              <w:t xml:space="preserve">, Dodatak I. od 28.9.2018.  </w:t>
            </w:r>
            <w:proofErr w:type="spellStart"/>
            <w:r w:rsidRPr="00142FA2">
              <w:t>posl</w:t>
            </w:r>
            <w:proofErr w:type="spellEnd"/>
            <w:r w:rsidRPr="00142FA2">
              <w:t xml:space="preserve">. br. </w:t>
            </w:r>
            <w:proofErr w:type="spellStart"/>
            <w:r w:rsidRPr="00142FA2">
              <w:t>OV10446</w:t>
            </w:r>
            <w:proofErr w:type="spellEnd"/>
            <w:r w:rsidRPr="00142FA2">
              <w:t>/</w:t>
            </w:r>
            <w:proofErr w:type="spellStart"/>
            <w:r w:rsidRPr="00142FA2">
              <w:t>2018</w:t>
            </w:r>
            <w:proofErr w:type="spellEnd"/>
            <w:r w:rsidRPr="00142FA2">
              <w:t xml:space="preserve">, Zadužnica </w:t>
            </w:r>
            <w:proofErr w:type="spellStart"/>
            <w:r w:rsidRPr="00142FA2">
              <w:t>OV11183</w:t>
            </w:r>
            <w:proofErr w:type="spellEnd"/>
            <w:r w:rsidRPr="00142FA2">
              <w:t>/</w:t>
            </w:r>
            <w:proofErr w:type="spellStart"/>
            <w:r w:rsidRPr="00142FA2">
              <w:t>2014</w:t>
            </w:r>
            <w:proofErr w:type="spellEnd"/>
            <w:r w:rsidRPr="00142FA2">
              <w:t xml:space="preserve"> od 20.11.2014.</w:t>
            </w:r>
          </w:p>
        </w:tc>
        <w:tc>
          <w:tcPr>
            <w:tcW w:w="38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Pr="00DB46AD" w:rsidR="00280813" w:rsidP="00227B58" w:rsidRDefault="00142FA2" w14:paraId="17C51F37" w14:textId="7DF0D07B">
            <w:pPr>
              <w:rPr>
                <w:color w:val="FF0000"/>
              </w:rPr>
            </w:pPr>
            <w:r w:rsidRPr="00227B58">
              <w:lastRenderedPageBreak/>
              <w:t xml:space="preserve">k.č.br. </w:t>
            </w:r>
            <w:proofErr w:type="spellStart"/>
            <w:r w:rsidRPr="00227B58">
              <w:t>802</w:t>
            </w:r>
            <w:proofErr w:type="spellEnd"/>
            <w:r w:rsidRPr="00227B58" w:rsidR="000C215E">
              <w:t>/</w:t>
            </w:r>
            <w:proofErr w:type="spellStart"/>
            <w:r w:rsidRPr="00227B58">
              <w:t>17</w:t>
            </w:r>
            <w:proofErr w:type="spellEnd"/>
            <w:r w:rsidRPr="00227B58">
              <w:t xml:space="preserve"> poslovna zgrada </w:t>
            </w:r>
            <w:proofErr w:type="spellStart"/>
            <w:r w:rsidRPr="00227B58">
              <w:t>346</w:t>
            </w:r>
            <w:proofErr w:type="spellEnd"/>
            <w:r w:rsidRPr="00227B58">
              <w:t xml:space="preserve"> </w:t>
            </w:r>
            <w:proofErr w:type="spellStart"/>
            <w:r w:rsidRPr="00227B58">
              <w:t>m2</w:t>
            </w:r>
            <w:proofErr w:type="spellEnd"/>
            <w:r w:rsidRPr="00227B58">
              <w:t xml:space="preserve"> i dvorište površine </w:t>
            </w:r>
            <w:proofErr w:type="spellStart"/>
            <w:r w:rsidRPr="00227B58">
              <w:t>3308</w:t>
            </w:r>
            <w:proofErr w:type="spellEnd"/>
            <w:r w:rsidRPr="00227B58">
              <w:t xml:space="preserve"> </w:t>
            </w:r>
            <w:proofErr w:type="spellStart"/>
            <w:r w:rsidRPr="00227B58">
              <w:t>m2</w:t>
            </w:r>
            <w:proofErr w:type="spellEnd"/>
            <w:r w:rsidRPr="00227B58">
              <w:t xml:space="preserve"> , ukupno površine </w:t>
            </w:r>
            <w:proofErr w:type="spellStart"/>
            <w:r w:rsidRPr="00227B58">
              <w:t>3654</w:t>
            </w:r>
            <w:proofErr w:type="spellEnd"/>
            <w:r w:rsidRPr="00227B58">
              <w:t xml:space="preserve"> </w:t>
            </w:r>
            <w:proofErr w:type="spellStart"/>
            <w:r w:rsidRPr="00227B58">
              <w:t>m2</w:t>
            </w:r>
            <w:proofErr w:type="spellEnd"/>
            <w:r w:rsidRPr="00227B58" w:rsidR="000C215E">
              <w:t xml:space="preserve"> </w:t>
            </w:r>
            <w:r w:rsidRPr="00227B58" w:rsidR="00227B58">
              <w:t xml:space="preserve">, </w:t>
            </w:r>
            <w:proofErr w:type="spellStart"/>
            <w:r w:rsidRPr="00227B58" w:rsidR="00227B58">
              <w:t>zk.ul</w:t>
            </w:r>
            <w:proofErr w:type="spellEnd"/>
            <w:r w:rsidRPr="00227B58" w:rsidR="00227B58">
              <w:t xml:space="preserve">. </w:t>
            </w:r>
            <w:proofErr w:type="spellStart"/>
            <w:r w:rsidRPr="00227B58" w:rsidR="00227B58">
              <w:t>70</w:t>
            </w:r>
            <w:proofErr w:type="spellEnd"/>
            <w:r w:rsidRPr="00227B58" w:rsidR="000C215E">
              <w:t xml:space="preserve">, k.o. </w:t>
            </w:r>
            <w:r w:rsidRPr="00227B58" w:rsidR="00227B58">
              <w:t>Karlovac I.</w:t>
            </w:r>
            <w:r w:rsidRPr="00227B58" w:rsidR="000C215E">
              <w:t xml:space="preserve"> </w:t>
            </w:r>
          </w:p>
        </w:tc>
      </w:tr>
    </w:tbl>
    <w:p w:rsidRPr="00A37D0E" w:rsidR="00545E67" w:rsidP="00545E67" w:rsidRDefault="00545E67" w14:paraId="636418E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32" w:type="dxa"/>
        <w:tblInd w:w="93" w:type="dxa"/>
        <w:tblLayout w:type="fixed"/>
        <w:tblLook w:firstRow="1" w:lastRow="0" w:firstColumn="1" w:lastColumn="0" w:noHBand="0" w:noVBand="1" w:val="04A0"/>
      </w:tblPr>
      <w:tblGrid>
        <w:gridCol w:w="724"/>
        <w:gridCol w:w="2615"/>
        <w:gridCol w:w="1536"/>
        <w:gridCol w:w="1456"/>
        <w:gridCol w:w="1123"/>
        <w:gridCol w:w="1656"/>
        <w:gridCol w:w="1356"/>
        <w:gridCol w:w="3866"/>
      </w:tblGrid>
      <w:tr w:rsidRPr="00DB46AD" w:rsidR="00D26CDA" w:rsidTr="000C215E" w14:paraId="5D5FB00E" w14:textId="77777777">
        <w:trPr>
          <w:trHeight w:val="1185"/>
        </w:trPr>
        <w:tc>
          <w:tcPr>
            <w:tcW w:w="7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42FA2" w:rsidR="00D26CDA" w:rsidP="000C215E" w:rsidRDefault="00D26CDA" w14:paraId="372428DC" w14:textId="604B7AA6">
            <w:proofErr w:type="spellStart"/>
            <w:r w:rsidRPr="00142F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145</w:t>
            </w:r>
            <w:proofErr w:type="spellEnd"/>
          </w:p>
        </w:tc>
        <w:tc>
          <w:tcPr>
            <w:tcW w:w="26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42FA2" w:rsidR="00D26CDA" w:rsidP="000C215E" w:rsidRDefault="00D26CDA" w14:paraId="01405472" w14:textId="6D1C2913">
            <w:r w:rsidRPr="00142F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PARTNER BANKA d.d. ZAGREB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42FA2" w:rsidR="00D26CDA" w:rsidP="000C215E" w:rsidRDefault="00D26CDA" w14:paraId="1BF448B2" w14:textId="5481398A">
            <w:proofErr w:type="spellStart"/>
            <w:r w:rsidRPr="00142F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71221608291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142FA2" w:rsidR="00D26CDA" w:rsidP="000C215E" w:rsidRDefault="000C215E" w14:paraId="05959FBF" w14:textId="0B5E2C98">
            <w:proofErr w:type="spellStart"/>
            <w:r w:rsidRPr="00142FA2">
              <w:t>Vončinina</w:t>
            </w:r>
            <w:proofErr w:type="spellEnd"/>
            <w:r w:rsidRPr="00142FA2">
              <w:t xml:space="preserve"> 2, Zagreb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142FA2" w:rsidR="00D26CDA" w:rsidP="000C215E" w:rsidRDefault="00D26CDA" w14:paraId="581E2183" w14:textId="77777777">
            <w:proofErr w:type="spellStart"/>
            <w:r w:rsidRPr="00142FA2">
              <w:t>Razlučno</w:t>
            </w:r>
            <w:proofErr w:type="spellEnd"/>
            <w:r w:rsidRPr="00142FA2">
              <w:t xml:space="preserve"> pravo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142FA2" w:rsidR="00D26CDA" w:rsidP="000C215E" w:rsidRDefault="000C215E" w14:paraId="16F88CDA" w14:textId="03EC4CD2">
            <w:r w:rsidRPr="00142FA2">
              <w:t>1.093.059,</w:t>
            </w:r>
            <w:proofErr w:type="spellStart"/>
            <w:r w:rsidRPr="00142FA2">
              <w:t>83</w:t>
            </w:r>
            <w:proofErr w:type="spellEnd"/>
            <w:r w:rsidRPr="00142FA2">
              <w:t xml:space="preserve"> </w:t>
            </w:r>
            <w:r w:rsidRPr="00142FA2" w:rsidR="00D26CDA">
              <w:t>kn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DB46AD" w:rsidR="00D26CDA" w:rsidP="000C215E" w:rsidRDefault="00227B58" w14:paraId="5840325A" w14:textId="1A7AEB08">
            <w:pPr>
              <w:rPr>
                <w:color w:val="FF0000"/>
              </w:rPr>
            </w:pPr>
            <w:r w:rsidRPr="00227B58">
              <w:t xml:space="preserve">Sporazum br. </w:t>
            </w:r>
            <w:proofErr w:type="spellStart"/>
            <w:r w:rsidRPr="00227B58">
              <w:t>0075</w:t>
            </w:r>
            <w:proofErr w:type="spellEnd"/>
            <w:r w:rsidRPr="00227B58">
              <w:t>-</w:t>
            </w:r>
            <w:proofErr w:type="spellStart"/>
            <w:r w:rsidRPr="00227B58">
              <w:t>2016</w:t>
            </w:r>
            <w:proofErr w:type="spellEnd"/>
            <w:r w:rsidRPr="00227B58">
              <w:t>-</w:t>
            </w:r>
            <w:proofErr w:type="spellStart"/>
            <w:r w:rsidRPr="00227B58">
              <w:t>886</w:t>
            </w:r>
            <w:proofErr w:type="spellEnd"/>
            <w:r w:rsidRPr="00227B58">
              <w:t xml:space="preserve"> o zasnivanju založnog prava od 17.2.2017. </w:t>
            </w:r>
            <w:proofErr w:type="spellStart"/>
            <w:r w:rsidRPr="00227B58">
              <w:t>posl</w:t>
            </w:r>
            <w:proofErr w:type="spellEnd"/>
            <w:r w:rsidRPr="00227B58">
              <w:t xml:space="preserve">. br. </w:t>
            </w:r>
            <w:proofErr w:type="spellStart"/>
            <w:r w:rsidRPr="00227B58">
              <w:t>OV</w:t>
            </w:r>
            <w:proofErr w:type="spellEnd"/>
            <w:r w:rsidRPr="00227B58">
              <w:t>-</w:t>
            </w:r>
            <w:proofErr w:type="spellStart"/>
            <w:r w:rsidRPr="00227B58">
              <w:t>1302</w:t>
            </w:r>
            <w:proofErr w:type="spellEnd"/>
            <w:r w:rsidRPr="00227B58">
              <w:t>/</w:t>
            </w:r>
            <w:proofErr w:type="spellStart"/>
            <w:r w:rsidRPr="00227B58">
              <w:t>17</w:t>
            </w:r>
            <w:proofErr w:type="spellEnd"/>
          </w:p>
        </w:tc>
        <w:tc>
          <w:tcPr>
            <w:tcW w:w="38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142FA2" w:rsidR="0034067D" w:rsidP="0034067D" w:rsidRDefault="0034067D" w14:paraId="36030A1D" w14:textId="77777777">
            <w:r w:rsidRPr="00142FA2">
              <w:t xml:space="preserve">k.č.br. </w:t>
            </w:r>
            <w:proofErr w:type="spellStart"/>
            <w:r w:rsidRPr="00142FA2">
              <w:t>3054</w:t>
            </w:r>
            <w:proofErr w:type="spellEnd"/>
            <w:r w:rsidRPr="00142FA2">
              <w:t xml:space="preserve">/2 - šuma površine </w:t>
            </w:r>
            <w:proofErr w:type="spellStart"/>
            <w:r w:rsidRPr="00142FA2">
              <w:t>1055</w:t>
            </w:r>
            <w:proofErr w:type="spellEnd"/>
            <w:r w:rsidRPr="00142FA2">
              <w:t xml:space="preserve"> </w:t>
            </w:r>
            <w:proofErr w:type="spellStart"/>
            <w:r w:rsidRPr="00142FA2">
              <w:t>m2</w:t>
            </w:r>
            <w:proofErr w:type="spellEnd"/>
            <w:r w:rsidRPr="00142FA2">
              <w:t xml:space="preserve">, </w:t>
            </w:r>
            <w:proofErr w:type="spellStart"/>
            <w:r w:rsidRPr="00142FA2">
              <w:t>zk.ul</w:t>
            </w:r>
            <w:proofErr w:type="spellEnd"/>
            <w:r w:rsidRPr="00142FA2">
              <w:t xml:space="preserve">. </w:t>
            </w:r>
            <w:proofErr w:type="spellStart"/>
            <w:r w:rsidRPr="00142FA2">
              <w:t>3161</w:t>
            </w:r>
            <w:proofErr w:type="spellEnd"/>
            <w:r w:rsidRPr="00142FA2">
              <w:t xml:space="preserve">, k.o. </w:t>
            </w:r>
            <w:proofErr w:type="spellStart"/>
            <w:r w:rsidRPr="00142FA2">
              <w:t>324671</w:t>
            </w:r>
            <w:proofErr w:type="spellEnd"/>
            <w:r w:rsidRPr="00142FA2">
              <w:t xml:space="preserve"> </w:t>
            </w:r>
            <w:proofErr w:type="spellStart"/>
            <w:r w:rsidRPr="00142FA2">
              <w:t>Marčelji</w:t>
            </w:r>
            <w:proofErr w:type="spellEnd"/>
            <w:r w:rsidRPr="00142FA2">
              <w:t xml:space="preserve">, </w:t>
            </w:r>
            <w:proofErr w:type="spellStart"/>
            <w:r w:rsidRPr="00142FA2">
              <w:t>ZK</w:t>
            </w:r>
            <w:proofErr w:type="spellEnd"/>
            <w:r w:rsidRPr="00142FA2">
              <w:t xml:space="preserve"> odjel Rijeka, k.č.br.3054/1 -šuma površine </w:t>
            </w:r>
            <w:proofErr w:type="spellStart"/>
            <w:r w:rsidRPr="00142FA2">
              <w:t>1423</w:t>
            </w:r>
            <w:proofErr w:type="spellEnd"/>
            <w:r w:rsidRPr="00142FA2">
              <w:t xml:space="preserve"> </w:t>
            </w:r>
            <w:proofErr w:type="spellStart"/>
            <w:r w:rsidRPr="00142FA2">
              <w:t>m2</w:t>
            </w:r>
            <w:proofErr w:type="spellEnd"/>
            <w:r w:rsidRPr="00142FA2">
              <w:t xml:space="preserve">, zk.ul.3330, k.o. </w:t>
            </w:r>
            <w:proofErr w:type="spellStart"/>
            <w:r w:rsidRPr="00142FA2">
              <w:t>324671</w:t>
            </w:r>
            <w:proofErr w:type="spellEnd"/>
            <w:r w:rsidRPr="00142FA2">
              <w:t xml:space="preserve"> </w:t>
            </w:r>
            <w:proofErr w:type="spellStart"/>
            <w:r w:rsidRPr="00142FA2">
              <w:t>Marčelji</w:t>
            </w:r>
            <w:proofErr w:type="spellEnd"/>
            <w:r w:rsidRPr="00142FA2">
              <w:t xml:space="preserve">, </w:t>
            </w:r>
            <w:proofErr w:type="spellStart"/>
            <w:r w:rsidRPr="00142FA2">
              <w:t>ZK</w:t>
            </w:r>
            <w:proofErr w:type="spellEnd"/>
            <w:r w:rsidRPr="00142FA2">
              <w:t xml:space="preserve"> odjel Rijeka</w:t>
            </w:r>
          </w:p>
          <w:p w:rsidRPr="00DB46AD" w:rsidR="00D26CDA" w:rsidP="000C215E" w:rsidRDefault="00D26CDA" w14:paraId="31D89883" w14:textId="589A6434">
            <w:pPr>
              <w:rPr>
                <w:color w:val="FF0000"/>
              </w:rPr>
            </w:pPr>
          </w:p>
        </w:tc>
      </w:tr>
    </w:tbl>
    <w:p w:rsidR="00545E67" w:rsidP="00545E67" w:rsidRDefault="00545E67" w14:paraId="00F76F35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45E67" w:rsidP="00545E67" w:rsidRDefault="00545E67" w14:paraId="2F71F5C8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45E67" w:rsidP="00545E67" w:rsidRDefault="00545E67" w14:paraId="41EED5F8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45E67" w:rsidP="00545E67" w:rsidRDefault="00545E67" w14:paraId="0293680C" w14:textId="7777777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Pr="00227B58" w:rsidR="00545E67" w:rsidP="00545E67" w:rsidRDefault="00545E67" w14:paraId="36380997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7B58">
        <w:rPr>
          <w:rFonts w:ascii="Times New Roman" w:hAnsi="Times New Roman" w:cs="Times New Roman"/>
          <w:b/>
          <w:sz w:val="24"/>
          <w:szCs w:val="24"/>
        </w:rPr>
        <w:t xml:space="preserve">Utvrđuje se da su sljedeći vjerovnici podnijeli prijavu izlučnog  prava (čl. </w:t>
      </w:r>
      <w:proofErr w:type="spellStart"/>
      <w:r w:rsidRPr="00227B58">
        <w:rPr>
          <w:rFonts w:ascii="Times New Roman" w:hAnsi="Times New Roman" w:cs="Times New Roman"/>
          <w:b/>
          <w:sz w:val="24"/>
          <w:szCs w:val="24"/>
        </w:rPr>
        <w:t>38</w:t>
      </w:r>
      <w:proofErr w:type="spellEnd"/>
      <w:r w:rsidRPr="00227B58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227B58">
        <w:rPr>
          <w:rFonts w:ascii="Times New Roman" w:hAnsi="Times New Roman" w:cs="Times New Roman"/>
          <w:b/>
          <w:sz w:val="24"/>
          <w:szCs w:val="24"/>
        </w:rPr>
        <w:t>SZ</w:t>
      </w:r>
      <w:proofErr w:type="spellEnd"/>
      <w:r w:rsidRPr="00227B58">
        <w:rPr>
          <w:rFonts w:ascii="Times New Roman" w:hAnsi="Times New Roman" w:cs="Times New Roman"/>
          <w:b/>
          <w:sz w:val="24"/>
          <w:szCs w:val="24"/>
        </w:rPr>
        <w:t>-a).</w:t>
      </w:r>
    </w:p>
    <w:p w:rsidR="00211575" w:rsidP="00D53FC2" w:rsidRDefault="00211575" w14:paraId="197FFB7E" w14:textId="77777777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11575" w:rsidP="00D53FC2" w:rsidRDefault="00211575" w14:paraId="5DDFCA77" w14:textId="77777777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dTable4-Accent11"/>
        <w:tblW w:w="10968" w:type="dxa"/>
        <w:tblLook w:firstRow="1" w:lastRow="0" w:firstColumn="1" w:lastColumn="0" w:noHBand="0" w:noVBand="1" w:val="04A0"/>
      </w:tblPr>
      <w:tblGrid>
        <w:gridCol w:w="1336"/>
        <w:gridCol w:w="1576"/>
        <w:gridCol w:w="1536"/>
        <w:gridCol w:w="1763"/>
        <w:gridCol w:w="2134"/>
        <w:gridCol w:w="2623"/>
      </w:tblGrid>
      <w:tr w:rsidRPr="00227B58" w:rsidR="00227B58" w:rsidTr="00227B58" w14:paraId="43CBDCE5" w14:textId="77777777">
        <w:trPr>
          <w:cnfStyle w:val="100000000000"/>
          <w:trHeight w:val="780"/>
        </w:trPr>
        <w:tc>
          <w:tcPr>
            <w:cnfStyle w:val="001000000000"/>
            <w:tcW w:w="1336" w:type="dxa"/>
            <w:hideMark/>
          </w:tcPr>
          <w:p w:rsidRPr="00227B58" w:rsidR="00227B58" w:rsidP="00F72F83" w:rsidRDefault="00227B58" w14:paraId="2AFD380D" w14:textId="77777777">
            <w:pP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</w:pPr>
            <w:r w:rsidRPr="00227B58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1576" w:type="dxa"/>
            <w:hideMark/>
          </w:tcPr>
          <w:p w:rsidRPr="00227B58" w:rsidR="00227B58" w:rsidP="00F72F83" w:rsidRDefault="00227B58" w14:paraId="4F5C11AE" w14:textId="77777777">
            <w:pPr>
              <w:cnfStyle w:val="10000000000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</w:pPr>
            <w:r w:rsidRPr="00227B58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1536" w:type="dxa"/>
            <w:hideMark/>
          </w:tcPr>
          <w:p w:rsidRPr="00227B58" w:rsidR="00227B58" w:rsidP="00F72F83" w:rsidRDefault="00227B58" w14:paraId="1A1F1A94" w14:textId="77777777">
            <w:pPr>
              <w:cnfStyle w:val="10000000000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</w:pPr>
            <w:r w:rsidRPr="00227B58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763" w:type="dxa"/>
            <w:hideMark/>
          </w:tcPr>
          <w:p w:rsidRPr="00227B58" w:rsidR="00227B58" w:rsidP="00F72F83" w:rsidRDefault="00227B58" w14:paraId="364B557D" w14:textId="77777777">
            <w:pPr>
              <w:cnfStyle w:val="10000000000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</w:pPr>
            <w:r w:rsidRPr="00227B58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2134" w:type="dxa"/>
            <w:hideMark/>
          </w:tcPr>
          <w:p w:rsidRPr="00227B58" w:rsidR="00227B58" w:rsidP="00F72F83" w:rsidRDefault="00227B58" w14:paraId="031B7F52" w14:textId="77777777">
            <w:pPr>
              <w:cnfStyle w:val="10000000000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</w:pPr>
            <w:r w:rsidRPr="00227B58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  <w:t xml:space="preserve"> Iznos prijavljene tražbine </w:t>
            </w:r>
          </w:p>
        </w:tc>
        <w:tc>
          <w:tcPr>
            <w:tcW w:w="2623" w:type="dxa"/>
            <w:hideMark/>
          </w:tcPr>
          <w:p w:rsidRPr="00227B58" w:rsidR="00227B58" w:rsidP="00F72F83" w:rsidRDefault="00227B58" w14:paraId="5FEA8A63" w14:textId="77777777">
            <w:pPr>
              <w:cnfStyle w:val="10000000000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</w:pPr>
            <w:r w:rsidRPr="00227B58"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hr-HR"/>
              </w:rPr>
              <w:t>Predmet izlučnog prava</w:t>
            </w:r>
          </w:p>
        </w:tc>
      </w:tr>
      <w:tr w:rsidRPr="00227B58" w:rsidR="00227B58" w:rsidTr="00227B58" w14:paraId="416ED8FE" w14:textId="77777777">
        <w:trPr>
          <w:cnfStyle w:val="000000100000"/>
          <w:trHeight w:val="440"/>
        </w:trPr>
        <w:tc>
          <w:tcPr>
            <w:cnfStyle w:val="001000000000"/>
            <w:tcW w:w="1336" w:type="dxa"/>
            <w:noWrap/>
            <w:vAlign w:val="center"/>
            <w:hideMark/>
          </w:tcPr>
          <w:p w:rsidRPr="00227B58" w:rsidR="00227B58" w:rsidP="00F72F83" w:rsidRDefault="00227B58" w14:paraId="7EE60A5D" w14:textId="664DC84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143</w:t>
            </w:r>
            <w:proofErr w:type="spellEnd"/>
          </w:p>
        </w:tc>
        <w:tc>
          <w:tcPr>
            <w:tcW w:w="1576" w:type="dxa"/>
            <w:noWrap/>
            <w:vAlign w:val="center"/>
            <w:hideMark/>
          </w:tcPr>
          <w:p w:rsidRPr="00227B58" w:rsidR="00227B58" w:rsidP="00F72F83" w:rsidRDefault="00227B58" w14:paraId="5A28956F" w14:textId="5423E246">
            <w:pPr>
              <w:cnfStyle w:val="000000100000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OTP</w:t>
            </w:r>
            <w:proofErr w:type="spellEnd"/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Leasing</w:t>
            </w:r>
            <w:proofErr w:type="spellEnd"/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dioničko društvo za usluge</w:t>
            </w:r>
          </w:p>
        </w:tc>
        <w:tc>
          <w:tcPr>
            <w:tcW w:w="1536" w:type="dxa"/>
            <w:noWrap/>
            <w:vAlign w:val="center"/>
            <w:hideMark/>
          </w:tcPr>
          <w:p w:rsidRPr="00227B58" w:rsidR="00227B58" w:rsidP="00F72F83" w:rsidRDefault="00227B58" w14:paraId="61F9A2B5" w14:textId="15AA73EE">
            <w:pPr>
              <w:cnfStyle w:val="000000100000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27B5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23780250353</w:t>
            </w:r>
            <w:proofErr w:type="spellEnd"/>
          </w:p>
        </w:tc>
        <w:tc>
          <w:tcPr>
            <w:tcW w:w="1763" w:type="dxa"/>
            <w:noWrap/>
            <w:hideMark/>
          </w:tcPr>
          <w:p w:rsidRPr="00227B58" w:rsidR="00227B58" w:rsidP="00F72F83" w:rsidRDefault="00227B58" w14:paraId="40E3DC5C" w14:textId="361F0295">
            <w:pPr>
              <w:cnfStyle w:val="000000100000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Petrovaradinska</w:t>
            </w:r>
            <w:proofErr w:type="spellEnd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1, Zagreb</w:t>
            </w:r>
          </w:p>
        </w:tc>
        <w:tc>
          <w:tcPr>
            <w:tcW w:w="2134" w:type="dxa"/>
            <w:noWrap/>
            <w:hideMark/>
          </w:tcPr>
          <w:p w:rsidRPr="00227B58" w:rsidR="00227B58" w:rsidP="00F72F83" w:rsidRDefault="00227B58" w14:paraId="008990C3" w14:textId="7335640A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317.316</w:t>
            </w:r>
            <w:proofErr w:type="spellEnd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63</w:t>
            </w:r>
            <w:proofErr w:type="spellEnd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2623" w:type="dxa"/>
            <w:hideMark/>
          </w:tcPr>
          <w:p w:rsidRPr="00227B58" w:rsidR="00227B58" w:rsidP="00957339" w:rsidRDefault="00227B58" w14:paraId="03502685" w14:textId="77777777">
            <w:pPr>
              <w:cnfStyle w:val="000000100000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Mercedes </w:t>
            </w:r>
            <w:proofErr w:type="spellStart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Benz</w:t>
            </w:r>
            <w:proofErr w:type="spellEnd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kiper </w:t>
            </w:r>
            <w:proofErr w:type="spellStart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4146</w:t>
            </w:r>
            <w:proofErr w:type="spellEnd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Actros</w:t>
            </w:r>
            <w:proofErr w:type="spellEnd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(šasija: </w:t>
            </w:r>
            <w:proofErr w:type="spellStart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WDB9323141L329406</w:t>
            </w:r>
            <w:proofErr w:type="spellEnd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), Mercedes </w:t>
            </w:r>
            <w:proofErr w:type="spellStart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Benz</w:t>
            </w:r>
            <w:proofErr w:type="spellEnd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Actros</w:t>
            </w:r>
            <w:proofErr w:type="spellEnd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4144</w:t>
            </w:r>
            <w:proofErr w:type="spellEnd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kiper (šasija: </w:t>
            </w:r>
            <w:proofErr w:type="spellStart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WDB9323151L290763</w:t>
            </w:r>
            <w:proofErr w:type="spellEnd"/>
            <w:r w:rsidRPr="00227B5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)</w:t>
            </w:r>
          </w:p>
          <w:p w:rsidRPr="00227B58" w:rsidR="00227B58" w:rsidP="00F72F83" w:rsidRDefault="00227B58" w14:paraId="4AF8AF6E" w14:textId="5563310B">
            <w:pPr>
              <w:cnfStyle w:val="000000100000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211575" w:rsidP="00D53FC2" w:rsidRDefault="00211575" w14:paraId="6D67322F" w14:textId="77777777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211575" w:rsidSect="000D4D59"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</w:p>
    <w:p w:rsidRPr="002122C4" w:rsidR="00AE21C7" w:rsidP="00DB3260" w:rsidRDefault="00AE21C7" w14:paraId="4FD9155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EA023D" w:rsidP="00DB3260" w:rsidRDefault="00EA023D" w14:paraId="4FD9155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EA023D" w:rsidP="00EA023D" w:rsidRDefault="00EA023D" w14:paraId="4FD9155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EA023D" w:rsidP="00EA023D" w:rsidRDefault="00EA023D" w14:paraId="4FD9155F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2122C4" w:rsidR="00EA023D" w:rsidP="00B21282" w:rsidRDefault="00EA023D" w14:paraId="4FD91560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CD6434" w:rsidP="00CD6434" w:rsidRDefault="00CD6434" w14:paraId="4FD91561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 xml:space="preserve">Upozorava se dužnik da ako </w:t>
      </w:r>
      <w:r w:rsidRPr="002122C4" w:rsidR="00EA023D"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2122C4">
        <w:rPr>
          <w:rFonts w:ascii="Times New Roman" w:hAnsi="Times New Roman" w:cs="Times New Roman"/>
          <w:sz w:val="24"/>
          <w:szCs w:val="24"/>
        </w:rPr>
        <w:t>plan</w:t>
      </w:r>
      <w:r w:rsidRPr="002122C4" w:rsidR="00EA023D">
        <w:rPr>
          <w:rFonts w:ascii="Times New Roman" w:hAnsi="Times New Roman" w:cs="Times New Roman"/>
          <w:sz w:val="24"/>
          <w:szCs w:val="24"/>
        </w:rPr>
        <w:t>a</w:t>
      </w:r>
      <w:r w:rsidRPr="002122C4">
        <w:rPr>
          <w:rFonts w:ascii="Times New Roman" w:hAnsi="Times New Roman" w:cs="Times New Roman"/>
          <w:sz w:val="24"/>
          <w:szCs w:val="24"/>
        </w:rPr>
        <w:t xml:space="preserve"> restrukturiranja ne obuhvaća sve utvrđene i osporene tražbine, da je dužnik dužan najkasnije u roku od </w:t>
      </w:r>
      <w:r w:rsidRPr="002122C4" w:rsidR="00EA023D">
        <w:rPr>
          <w:rFonts w:ascii="Times New Roman" w:hAnsi="Times New Roman" w:cs="Times New Roman"/>
          <w:sz w:val="24"/>
          <w:szCs w:val="24"/>
        </w:rPr>
        <w:t>21</w:t>
      </w:r>
      <w:r w:rsidRPr="002122C4">
        <w:rPr>
          <w:rFonts w:ascii="Times New Roman" w:hAnsi="Times New Roman" w:cs="Times New Roman"/>
          <w:sz w:val="24"/>
          <w:szCs w:val="24"/>
        </w:rPr>
        <w:t xml:space="preserve"> dan od dana </w:t>
      </w:r>
      <w:r w:rsidRPr="002122C4" w:rsidR="00EA023D">
        <w:rPr>
          <w:rFonts w:ascii="Times New Roman" w:hAnsi="Times New Roman" w:cs="Times New Roman"/>
          <w:sz w:val="24"/>
          <w:szCs w:val="24"/>
        </w:rPr>
        <w:t xml:space="preserve">dostave odluke drugostupanjskog suda o žalbi protiv rješenja o </w:t>
      </w:r>
      <w:r w:rsidRPr="002122C4">
        <w:rPr>
          <w:rFonts w:ascii="Times New Roman" w:hAnsi="Times New Roman" w:cs="Times New Roman"/>
          <w:sz w:val="24"/>
          <w:szCs w:val="24"/>
        </w:rPr>
        <w:t>utvrđenim i osporenim tražbinama dostaviti sudu plan restrukturiranja</w:t>
      </w:r>
      <w:r w:rsidRPr="002122C4" w:rsidR="00EA023D">
        <w:rPr>
          <w:rFonts w:ascii="Times New Roman" w:hAnsi="Times New Roman" w:cs="Times New Roman"/>
          <w:sz w:val="24"/>
          <w:szCs w:val="24"/>
        </w:rPr>
        <w:t xml:space="preserve"> kojim su obuhvaćene sve utvrđene i osporene tražbine.</w:t>
      </w:r>
      <w:r w:rsidRPr="002122C4" w:rsidR="002C10CC">
        <w:rPr>
          <w:rFonts w:ascii="Times New Roman" w:hAnsi="Times New Roman" w:cs="Times New Roman"/>
          <w:sz w:val="24"/>
          <w:szCs w:val="24"/>
        </w:rPr>
        <w:t xml:space="preserve"> Na sadržaj plana restrukturiranja na odgovarajući način primjenjuje se čl. 27. SZ-a.</w:t>
      </w:r>
      <w:r w:rsidRPr="002122C4" w:rsidR="00EA023D">
        <w:rPr>
          <w:rFonts w:ascii="Times New Roman" w:hAnsi="Times New Roman" w:cs="Times New Roman"/>
          <w:sz w:val="24"/>
          <w:szCs w:val="24"/>
        </w:rPr>
        <w:t xml:space="preserve"> </w:t>
      </w:r>
      <w:r w:rsidRPr="002122C4">
        <w:rPr>
          <w:rFonts w:ascii="Times New Roman" w:hAnsi="Times New Roman" w:cs="Times New Roman"/>
          <w:sz w:val="24"/>
          <w:szCs w:val="24"/>
        </w:rPr>
        <w:t xml:space="preserve"> (čl. 52. st. 1. SZ). Upozorava se dužnik da će na temelju odredbe čl. 52. st. 3 SZ-a sud obustaviti postupak ako dužnik u navedenom roku iz članka čl. 52. st. 1. SZ-a ne dost</w:t>
      </w:r>
      <w:r w:rsidRPr="002122C4" w:rsidR="002C10CC">
        <w:rPr>
          <w:rFonts w:ascii="Times New Roman" w:hAnsi="Times New Roman" w:cs="Times New Roman"/>
          <w:sz w:val="24"/>
          <w:szCs w:val="24"/>
        </w:rPr>
        <w:t>avi</w:t>
      </w:r>
      <w:r w:rsidRPr="002122C4">
        <w:rPr>
          <w:rFonts w:ascii="Times New Roman" w:hAnsi="Times New Roman" w:cs="Times New Roman"/>
          <w:sz w:val="24"/>
          <w:szCs w:val="24"/>
        </w:rPr>
        <w:t xml:space="preserve"> plan restrukturiranja</w:t>
      </w:r>
      <w:r w:rsidRPr="002122C4" w:rsidR="00A62830">
        <w:rPr>
          <w:rFonts w:ascii="Times New Roman" w:hAnsi="Times New Roman" w:cs="Times New Roman"/>
          <w:sz w:val="24"/>
          <w:szCs w:val="24"/>
        </w:rPr>
        <w:t>.</w:t>
      </w:r>
    </w:p>
    <w:p w:rsidRPr="002122C4" w:rsidR="00CD6434" w:rsidP="00CD6434" w:rsidRDefault="00CD6434" w14:paraId="4FD91562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CD6434" w:rsidP="00CD6434" w:rsidRDefault="00CD6434" w14:paraId="4FD91563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 xml:space="preserve">Upozorava se dužnik kako tražbine koje se odnose na potraživanja iz radnog odnosa, otpremnine do iznosa propisanoga zakonom, odnosno kolektivnim ugovorom i tražbine po osnovi naknade štete pretrpljene zbog ozljede na radu ili profesionalne bolesti ne mogu biti predmet </w:t>
      </w:r>
      <w:proofErr w:type="spellStart"/>
      <w:r w:rsidRPr="002122C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2122C4">
        <w:rPr>
          <w:rFonts w:ascii="Times New Roman" w:hAnsi="Times New Roman" w:cs="Times New Roman"/>
          <w:sz w:val="24"/>
          <w:szCs w:val="24"/>
        </w:rPr>
        <w:t xml:space="preserve"> sporazuma (</w:t>
      </w:r>
      <w:proofErr w:type="spellStart"/>
      <w:r w:rsidRPr="002122C4">
        <w:rPr>
          <w:rFonts w:ascii="Times New Roman" w:hAnsi="Times New Roman" w:cs="Times New Roman"/>
          <w:sz w:val="24"/>
          <w:szCs w:val="24"/>
        </w:rPr>
        <w:t>čl.37</w:t>
      </w:r>
      <w:proofErr w:type="spellEnd"/>
      <w:r w:rsidRPr="002122C4">
        <w:rPr>
          <w:rFonts w:ascii="Times New Roman" w:hAnsi="Times New Roman" w:cs="Times New Roman"/>
          <w:sz w:val="24"/>
          <w:szCs w:val="24"/>
        </w:rPr>
        <w:t xml:space="preserve"> st. 1. i st. 8. SZ).</w:t>
      </w:r>
    </w:p>
    <w:p w:rsidRPr="002122C4" w:rsidR="00CD6434" w:rsidP="00CD6434" w:rsidRDefault="00CD6434" w14:paraId="4FD91564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BC031D" w:rsidP="00BC031D" w:rsidRDefault="00BC031D" w14:paraId="4FD91565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 xml:space="preserve">Upozorava se dužnik kako </w:t>
      </w:r>
      <w:proofErr w:type="spellStart"/>
      <w:r w:rsidRPr="002122C4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2122C4">
        <w:rPr>
          <w:rFonts w:ascii="Times New Roman" w:hAnsi="Times New Roman" w:cs="Times New Roman"/>
          <w:sz w:val="24"/>
          <w:szCs w:val="24"/>
        </w:rPr>
        <w:t xml:space="preserve"> sporazum ne smije zadirati u pravo razlučnih vjerovnika na namirenje iz predmeta na kojima postoje prava odvojenog namirenja, ako tim sporazumom nije izrekom drukčije naređeno. Ako je </w:t>
      </w:r>
      <w:proofErr w:type="spellStart"/>
      <w:r w:rsidRPr="002122C4">
        <w:rPr>
          <w:rFonts w:ascii="Times New Roman" w:hAnsi="Times New Roman" w:cs="Times New Roman"/>
          <w:sz w:val="24"/>
          <w:szCs w:val="24"/>
        </w:rPr>
        <w:t>predstečajnim</w:t>
      </w:r>
      <w:proofErr w:type="spellEnd"/>
      <w:r w:rsidRPr="002122C4">
        <w:rPr>
          <w:rFonts w:ascii="Times New Roman" w:hAnsi="Times New Roman" w:cs="Times New Roman"/>
          <w:sz w:val="24"/>
          <w:szCs w:val="24"/>
        </w:rPr>
        <w:t xml:space="preserve"> sporazumom drukčije određeno, za </w:t>
      </w:r>
      <w:proofErr w:type="spellStart"/>
      <w:r w:rsidRPr="002122C4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Pr="002122C4">
        <w:rPr>
          <w:rFonts w:ascii="Times New Roman" w:hAnsi="Times New Roman" w:cs="Times New Roman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2122C4">
        <w:rPr>
          <w:rFonts w:ascii="Times New Roman" w:hAnsi="Times New Roman" w:cs="Times New Roman"/>
          <w:sz w:val="24"/>
          <w:szCs w:val="24"/>
        </w:rPr>
        <w:t>prestečajnog</w:t>
      </w:r>
      <w:proofErr w:type="spellEnd"/>
      <w:r w:rsidRPr="002122C4">
        <w:rPr>
          <w:rFonts w:ascii="Times New Roman" w:hAnsi="Times New Roman" w:cs="Times New Roman"/>
          <w:sz w:val="24"/>
          <w:szCs w:val="24"/>
        </w:rPr>
        <w:t xml:space="preserve"> sporazuma prema njima djeluju ( čl. 38. st. 4. SZ)</w:t>
      </w:r>
    </w:p>
    <w:p w:rsidRPr="002122C4" w:rsidR="00BC031D" w:rsidP="00BC031D" w:rsidRDefault="00BC031D" w14:paraId="4FD91566" w14:textId="77777777">
      <w:pPr>
        <w:rPr>
          <w:rFonts w:ascii="Times New Roman" w:hAnsi="Times New Roman" w:cs="Times New Roman"/>
          <w:sz w:val="24"/>
          <w:szCs w:val="24"/>
        </w:rPr>
      </w:pPr>
    </w:p>
    <w:p w:rsidRPr="002122C4" w:rsidR="00BC031D" w:rsidP="00CD6434" w:rsidRDefault="00BC031D" w14:paraId="4FD91567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2010FE" w:rsidP="006568EC" w:rsidRDefault="002010FE" w14:paraId="4FD91568" w14:textId="7777777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FF0000"/>
          <w:sz w:val="24"/>
          <w:szCs w:val="24"/>
          <w:u w:val="single"/>
          <w:lang w:eastAsia="hr-HR"/>
        </w:rPr>
      </w:pPr>
    </w:p>
    <w:p w:rsidRPr="002122C4" w:rsidR="00DA7585" w:rsidP="00A62830" w:rsidRDefault="006C22A5" w14:paraId="4FD91569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Sud donosi</w:t>
      </w:r>
    </w:p>
    <w:p w:rsidRPr="002122C4" w:rsidR="00DA7585" w:rsidP="006C22A5" w:rsidRDefault="00446C8A" w14:paraId="4FD9156A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a k </w:t>
      </w:r>
      <w:proofErr w:type="spellStart"/>
      <w:r>
        <w:rPr>
          <w:rFonts w:ascii="Times New Roman" w:hAnsi="Times New Roman" w:cs="Times New Roman"/>
          <w:sz w:val="24"/>
          <w:szCs w:val="24"/>
        </w:rPr>
        <w:t>lj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č a k</w:t>
      </w:r>
    </w:p>
    <w:p w:rsidRPr="002122C4" w:rsidR="004578A7" w:rsidP="00A62830" w:rsidRDefault="00DA7585" w14:paraId="4FD9156B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Današnje ročište je dovršen</w:t>
      </w:r>
      <w:r w:rsidRPr="002122C4" w:rsidR="006C22A5">
        <w:rPr>
          <w:rFonts w:ascii="Times New Roman" w:hAnsi="Times New Roman" w:cs="Times New Roman"/>
          <w:sz w:val="24"/>
          <w:szCs w:val="24"/>
        </w:rPr>
        <w:t>o.</w:t>
      </w:r>
    </w:p>
    <w:p w:rsidRPr="002122C4" w:rsidR="00DA7585" w:rsidP="00A62830" w:rsidRDefault="006C22A5" w14:paraId="4FD9156C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Daljnja odluka pisanim putem.</w:t>
      </w:r>
    </w:p>
    <w:p w:rsidRPr="00AF2925" w:rsidR="00A916C3" w:rsidP="005867D0" w:rsidRDefault="00DA7585" w14:paraId="4FD9156D" w14:textId="61876198">
      <w:pPr>
        <w:jc w:val="center"/>
        <w:rPr>
          <w:rFonts w:ascii="Times New Roman" w:hAnsi="Times New Roman" w:cs="Times New Roman"/>
          <w:sz w:val="24"/>
          <w:szCs w:val="24"/>
        </w:rPr>
      </w:pPr>
      <w:r w:rsidRPr="00AF2925">
        <w:rPr>
          <w:rFonts w:ascii="Times New Roman" w:hAnsi="Times New Roman" w:cs="Times New Roman"/>
          <w:sz w:val="24"/>
          <w:szCs w:val="24"/>
        </w:rPr>
        <w:t xml:space="preserve">Dovršeno </w:t>
      </w:r>
      <w:proofErr w:type="spellStart"/>
      <w:r w:rsidRPr="00AF2925" w:rsidR="005867D0">
        <w:rPr>
          <w:rFonts w:ascii="Times New Roman" w:hAnsi="Times New Roman" w:cs="Times New Roman"/>
          <w:sz w:val="24"/>
          <w:szCs w:val="24"/>
        </w:rPr>
        <w:t>1</w:t>
      </w:r>
      <w:r w:rsidRPr="00AF2925" w:rsidR="00AF2925">
        <w:rPr>
          <w:rFonts w:ascii="Times New Roman" w:hAnsi="Times New Roman" w:cs="Times New Roman"/>
          <w:sz w:val="24"/>
          <w:szCs w:val="24"/>
        </w:rPr>
        <w:t>3</w:t>
      </w:r>
      <w:proofErr w:type="spellEnd"/>
      <w:r w:rsidRPr="00AF2925" w:rsidR="005867D0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AF2925" w:rsidR="00AF2925">
        <w:rPr>
          <w:rFonts w:ascii="Times New Roman" w:hAnsi="Times New Roman" w:cs="Times New Roman"/>
          <w:sz w:val="24"/>
          <w:szCs w:val="24"/>
        </w:rPr>
        <w:t>19</w:t>
      </w:r>
      <w:proofErr w:type="spellEnd"/>
      <w:r w:rsidRPr="00AF2925" w:rsidR="005867D0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Pr="002122C4" w:rsidR="006C22A5" w:rsidP="00E639EC" w:rsidRDefault="008556C3" w14:paraId="4FD9156E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Sudac:</w:t>
      </w:r>
    </w:p>
    <w:p w:rsidRPr="002122C4" w:rsidR="008556C3" w:rsidP="00E639EC" w:rsidRDefault="008556C3" w14:paraId="4FD9156F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2122C4" w:rsidR="002D58F9" w:rsidP="00E639EC" w:rsidRDefault="002D58F9" w14:paraId="4FD91570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2122C4" w:rsidR="008556C3" w:rsidP="00E639EC" w:rsidRDefault="00A62830" w14:paraId="4FD91571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Zapisničar:</w:t>
      </w:r>
    </w:p>
    <w:p w:rsidRPr="002122C4" w:rsidR="00A62830" w:rsidP="008556C3" w:rsidRDefault="00A62830" w14:paraId="4FD9157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A62830" w:rsidP="008556C3" w:rsidRDefault="00A62830" w14:paraId="4FD9157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2D58F9" w:rsidP="008556C3" w:rsidRDefault="002D58F9" w14:paraId="4FD9157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2D58F9" w:rsidP="008556C3" w:rsidRDefault="002D58F9" w14:paraId="4FD9157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Povjerenik:</w:t>
      </w:r>
    </w:p>
    <w:p w:rsidRPr="002122C4" w:rsidR="002D58F9" w:rsidP="008556C3" w:rsidRDefault="002D58F9" w14:paraId="4FD9157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2D58F9" w:rsidP="008556C3" w:rsidRDefault="002D58F9" w14:paraId="4FD9157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ab/>
        <w:t>_______________________________________________________</w:t>
      </w:r>
    </w:p>
    <w:p w:rsidRPr="002122C4" w:rsidR="00A62830" w:rsidP="008556C3" w:rsidRDefault="00A62830" w14:paraId="4FD9157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A62830" w:rsidP="008556C3" w:rsidRDefault="00A62830" w14:paraId="4FD9157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Dužnik:</w:t>
      </w:r>
    </w:p>
    <w:p w:rsidRPr="002122C4" w:rsidR="00A62830" w:rsidP="008556C3" w:rsidRDefault="00A62830" w14:paraId="4FD9157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2D58F9" w:rsidP="008556C3" w:rsidRDefault="002D58F9" w14:paraId="4FD9157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ab/>
        <w:t>________________________________________________________</w:t>
      </w:r>
    </w:p>
    <w:p w:rsidRPr="002122C4" w:rsidR="00A62830" w:rsidP="008556C3" w:rsidRDefault="00A62830" w14:paraId="4FD9157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2D58F9" w:rsidP="008556C3" w:rsidRDefault="002D58F9" w14:paraId="4FD9157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2D58F9" w:rsidP="008556C3" w:rsidRDefault="002D58F9" w14:paraId="4FD9157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2D58F9" w:rsidP="008556C3" w:rsidRDefault="002D58F9" w14:paraId="4FD9157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2D58F9" w:rsidP="008556C3" w:rsidRDefault="002D58F9" w14:paraId="4FD9158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2D58F9" w:rsidP="008556C3" w:rsidRDefault="002D58F9" w14:paraId="4FD9158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A62830" w:rsidP="008556C3" w:rsidRDefault="00A62830" w14:paraId="4FD9158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2C4">
        <w:rPr>
          <w:rFonts w:ascii="Times New Roman" w:hAnsi="Times New Roman" w:cs="Times New Roman"/>
          <w:sz w:val="24"/>
          <w:szCs w:val="24"/>
        </w:rPr>
        <w:t>Vjerovnici:</w:t>
      </w:r>
    </w:p>
    <w:p w:rsidRPr="002122C4" w:rsidR="00A62830" w:rsidP="00A62830" w:rsidRDefault="00A62830" w14:paraId="4FD9158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122C4" w:rsidR="00A62830" w:rsidP="00A62830" w:rsidRDefault="00A62830" w14:paraId="4FD91584" w14:textId="77777777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sectPr w:rsidRPr="002122C4" w:rsidR="00A62830" w:rsidSect="001B593D"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425D6" w:rsidP="00C104A9" w:rsidRDefault="00A425D6" w14:paraId="03A8F3AF" w14:textId="77777777">
      <w:pPr>
        <w:spacing w:after="0" w:line="240" w:lineRule="auto"/>
      </w:pPr>
      <w:r>
        <w:separator/>
      </w:r>
    </w:p>
  </w:endnote>
  <w:endnote w:type="continuationSeparator" w:id="0">
    <w:p w:rsidR="00A425D6" w:rsidP="00C104A9" w:rsidRDefault="00A425D6" w14:paraId="27A545F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425D6" w:rsidP="00C104A9" w:rsidRDefault="00A425D6" w14:paraId="2BBF5165" w14:textId="77777777">
      <w:pPr>
        <w:spacing w:after="0" w:line="240" w:lineRule="auto"/>
      </w:pPr>
      <w:r>
        <w:separator/>
      </w:r>
    </w:p>
  </w:footnote>
  <w:footnote w:type="continuationSeparator" w:id="0">
    <w:p w:rsidR="00A425D6" w:rsidP="00C104A9" w:rsidRDefault="00A425D6" w14:paraId="1EC0A5B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F2710" w:rsidP="00E45BD7" w:rsidRDefault="00EF2710" w14:paraId="4FD91589" w14:textId="172FDD62">
    <w:pPr>
      <w:pStyle w:val="Zaglavlje"/>
      <w:tabs>
        <w:tab w:val="left" w:pos="7037"/>
      </w:tabs>
      <w:jc w:val="right"/>
    </w:pPr>
    <w:r>
      <w:tab/>
    </w:r>
    <w:r w:rsidRPr="00D5046B">
      <w:rPr>
        <w:rFonts w:ascii="Times New Roman" w:hAnsi="Times New Roman" w:cs="Times New Roman"/>
        <w:sz w:val="24"/>
        <w:szCs w:val="24"/>
      </w:rPr>
      <w:t>89.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D5046B">
      <w:rPr>
        <w:rFonts w:ascii="Times New Roman" w:hAnsi="Times New Roman" w:cs="Times New Roman"/>
        <w:sz w:val="24"/>
        <w:szCs w:val="24"/>
      </w:rPr>
      <w:t>St-</w:t>
    </w:r>
    <w:proofErr w:type="spellStart"/>
    <w:r>
      <w:rPr>
        <w:rFonts w:ascii="Times New Roman" w:hAnsi="Times New Roman" w:cs="Times New Roman"/>
        <w:sz w:val="24"/>
        <w:szCs w:val="24"/>
      </w:rPr>
      <w:t>2218</w:t>
    </w:r>
    <w:proofErr w:type="spellEnd"/>
    <w:r w:rsidRPr="00D5046B">
      <w:rPr>
        <w:rFonts w:ascii="Times New Roman" w:hAnsi="Times New Roman" w:cs="Times New Roman"/>
        <w:sz w:val="24"/>
        <w:szCs w:val="24"/>
      </w:rPr>
      <w:t>/</w:t>
    </w:r>
    <w:proofErr w:type="spellStart"/>
    <w:r w:rsidRPr="00D5046B">
      <w:rPr>
        <w:rFonts w:ascii="Times New Roman" w:hAnsi="Times New Roman" w:cs="Times New Roman"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t>9</w:t>
    </w:r>
    <w:proofErr w:type="spellEnd"/>
    <w:r>
      <w:rPr>
        <w:rFonts w:ascii="Times New Roman" w:hAnsi="Times New Roman" w:cs="Times New Roman"/>
        <w:sz w:val="24"/>
        <w:szCs w:val="24"/>
      </w:rPr>
      <w:t>-</w:t>
    </w:r>
    <w:proofErr w:type="spellStart"/>
    <w:r>
      <w:rPr>
        <w:rFonts w:ascii="Times New Roman" w:hAnsi="Times New Roman" w:cs="Times New Roman"/>
        <w:sz w:val="24"/>
        <w:szCs w:val="24"/>
      </w:rPr>
      <w:t>57</w:t>
    </w:r>
    <w:proofErr w:type="spellEnd"/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5929306"/>
      <w:docPartObj>
        <w:docPartGallery w:val="Page Numbers (Top of Page)"/>
        <w:docPartUnique/>
      </w:docPartObj>
    </w:sdtPr>
    <w:sdtEndPr/>
    <w:sdtContent>
      <w:p w:rsidR="00EF2710" w:rsidP="00E45BD7" w:rsidRDefault="00EF2710" w14:paraId="4FD9158A" w14:textId="77777777">
        <w:pPr>
          <w:pStyle w:val="Zaglavlje"/>
          <w:jc w:val="right"/>
        </w:pPr>
        <w:r>
          <w:tab/>
        </w:r>
        <w:r w:rsidRPr="00D5046B">
          <w:rPr>
            <w:rFonts w:ascii="Times New Roman" w:hAnsi="Times New Roman" w:cs="Times New Roman"/>
            <w:sz w:val="24"/>
            <w:szCs w:val="24"/>
          </w:rPr>
          <w:t>89.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D5046B">
          <w:rPr>
            <w:rFonts w:ascii="Times New Roman" w:hAnsi="Times New Roman" w:cs="Times New Roman"/>
            <w:sz w:val="24"/>
            <w:szCs w:val="24"/>
          </w:rPr>
          <w:t>St-</w:t>
        </w:r>
        <w:r>
          <w:rPr>
            <w:rFonts w:ascii="Times New Roman" w:hAnsi="Times New Roman" w:cs="Times New Roman"/>
            <w:sz w:val="24"/>
            <w:szCs w:val="24"/>
          </w:rPr>
          <w:t>1118</w:t>
        </w:r>
        <w:r w:rsidRPr="00D5046B">
          <w:rPr>
            <w:rFonts w:ascii="Times New Roman" w:hAnsi="Times New Roman" w:cs="Times New Roman"/>
            <w:sz w:val="24"/>
            <w:szCs w:val="24"/>
          </w:rPr>
          <w:t>/1</w:t>
        </w:r>
        <w:r>
          <w:rPr>
            <w:rFonts w:ascii="Times New Roman" w:hAnsi="Times New Roman" w:cs="Times New Roman"/>
            <w:sz w:val="24"/>
            <w:szCs w:val="24"/>
          </w:rPr>
          <w:t>9-15</w:t>
        </w:r>
      </w:p>
    </w:sdtContent>
  </w:sdt>
  <w:p w:rsidR="00EF2710" w:rsidRDefault="00EF2710" w14:paraId="4FD9158B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1D57"/>
    <w:multiLevelType w:val="hybridMultilevel"/>
    <w:tmpl w:val="5C663BEC"/>
    <w:lvl w:ilvl="0" w:tplc="3E7452C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C757A2"/>
    <w:multiLevelType w:val="hybridMultilevel"/>
    <w:tmpl w:val="AEEC35D6"/>
    <w:lvl w:ilvl="0" w:tplc="EB54A8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E834314"/>
    <w:multiLevelType w:val="hybridMultilevel"/>
    <w:tmpl w:val="E7428488"/>
    <w:lvl w:ilvl="0" w:tplc="041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E30ABB"/>
    <w:multiLevelType w:val="hybridMultilevel"/>
    <w:tmpl w:val="A48AC732"/>
    <w:lvl w:ilvl="0" w:tplc="036A37EA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B4069CC"/>
    <w:multiLevelType w:val="hybridMultilevel"/>
    <w:tmpl w:val="9CE6B73C"/>
    <w:lvl w:ilvl="0" w:tplc="4B08F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A67BAD"/>
    <w:multiLevelType w:val="hybridMultilevel"/>
    <w:tmpl w:val="AFB6869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961791C"/>
    <w:multiLevelType w:val="hybridMultilevel"/>
    <w:tmpl w:val="26D63660"/>
    <w:lvl w:ilvl="0" w:tplc="036A37EA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color w:val="auto"/>
      </w:rPr>
    </w:lvl>
    <w:lvl w:ilvl="1" w:tplc="76DA2946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 w:eastAsiaTheme="minorHAnsi"/>
        <w:color w:val="auto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2B24"/>
    <w:rsid w:val="000049D4"/>
    <w:rsid w:val="000164FE"/>
    <w:rsid w:val="0003205B"/>
    <w:rsid w:val="00046C98"/>
    <w:rsid w:val="000501D6"/>
    <w:rsid w:val="00055B66"/>
    <w:rsid w:val="00061DBA"/>
    <w:rsid w:val="000668D7"/>
    <w:rsid w:val="000703E2"/>
    <w:rsid w:val="00080033"/>
    <w:rsid w:val="00087FC6"/>
    <w:rsid w:val="000B37B2"/>
    <w:rsid w:val="000B4E5B"/>
    <w:rsid w:val="000B52C4"/>
    <w:rsid w:val="000B643B"/>
    <w:rsid w:val="000B7AF7"/>
    <w:rsid w:val="000C215E"/>
    <w:rsid w:val="000D2D00"/>
    <w:rsid w:val="000D4D59"/>
    <w:rsid w:val="000E519E"/>
    <w:rsid w:val="000F4149"/>
    <w:rsid w:val="00111492"/>
    <w:rsid w:val="00112B81"/>
    <w:rsid w:val="00116582"/>
    <w:rsid w:val="00142FA2"/>
    <w:rsid w:val="0015042A"/>
    <w:rsid w:val="001553A9"/>
    <w:rsid w:val="00166752"/>
    <w:rsid w:val="00174DA2"/>
    <w:rsid w:val="00190632"/>
    <w:rsid w:val="001A669A"/>
    <w:rsid w:val="001B593D"/>
    <w:rsid w:val="001B6D86"/>
    <w:rsid w:val="001D0969"/>
    <w:rsid w:val="001D1ED6"/>
    <w:rsid w:val="001F0C17"/>
    <w:rsid w:val="001F42E6"/>
    <w:rsid w:val="002009C1"/>
    <w:rsid w:val="002010FE"/>
    <w:rsid w:val="002018F7"/>
    <w:rsid w:val="00201BC0"/>
    <w:rsid w:val="00202437"/>
    <w:rsid w:val="00203CF1"/>
    <w:rsid w:val="002056FD"/>
    <w:rsid w:val="0020696E"/>
    <w:rsid w:val="00211575"/>
    <w:rsid w:val="002122C4"/>
    <w:rsid w:val="00217D21"/>
    <w:rsid w:val="00227B58"/>
    <w:rsid w:val="00235463"/>
    <w:rsid w:val="0023745F"/>
    <w:rsid w:val="002405DF"/>
    <w:rsid w:val="00242088"/>
    <w:rsid w:val="00252041"/>
    <w:rsid w:val="00263994"/>
    <w:rsid w:val="00270D53"/>
    <w:rsid w:val="0027641E"/>
    <w:rsid w:val="00277059"/>
    <w:rsid w:val="00280813"/>
    <w:rsid w:val="0029509C"/>
    <w:rsid w:val="002B1C94"/>
    <w:rsid w:val="002B7320"/>
    <w:rsid w:val="002B794F"/>
    <w:rsid w:val="002B7B69"/>
    <w:rsid w:val="002B7F07"/>
    <w:rsid w:val="002C10CC"/>
    <w:rsid w:val="002D58F9"/>
    <w:rsid w:val="003005F8"/>
    <w:rsid w:val="00301C57"/>
    <w:rsid w:val="00303B7B"/>
    <w:rsid w:val="00312807"/>
    <w:rsid w:val="0031391D"/>
    <w:rsid w:val="00330B62"/>
    <w:rsid w:val="00333EE8"/>
    <w:rsid w:val="003371B3"/>
    <w:rsid w:val="0034067D"/>
    <w:rsid w:val="0034667D"/>
    <w:rsid w:val="00347A20"/>
    <w:rsid w:val="00350890"/>
    <w:rsid w:val="00352E4F"/>
    <w:rsid w:val="00371A24"/>
    <w:rsid w:val="003823DE"/>
    <w:rsid w:val="00386715"/>
    <w:rsid w:val="00386FBD"/>
    <w:rsid w:val="003A4991"/>
    <w:rsid w:val="003B0230"/>
    <w:rsid w:val="003F3717"/>
    <w:rsid w:val="003F4996"/>
    <w:rsid w:val="0041263F"/>
    <w:rsid w:val="00417439"/>
    <w:rsid w:val="00421364"/>
    <w:rsid w:val="00427712"/>
    <w:rsid w:val="0043126C"/>
    <w:rsid w:val="00437C9B"/>
    <w:rsid w:val="0044689B"/>
    <w:rsid w:val="00446C8A"/>
    <w:rsid w:val="004578A7"/>
    <w:rsid w:val="00466727"/>
    <w:rsid w:val="0047423B"/>
    <w:rsid w:val="00480C6C"/>
    <w:rsid w:val="004820FB"/>
    <w:rsid w:val="004824A7"/>
    <w:rsid w:val="00482BEC"/>
    <w:rsid w:val="0048320F"/>
    <w:rsid w:val="0048648B"/>
    <w:rsid w:val="004A6FC6"/>
    <w:rsid w:val="004B0382"/>
    <w:rsid w:val="004B219A"/>
    <w:rsid w:val="004B6B20"/>
    <w:rsid w:val="004C2ACD"/>
    <w:rsid w:val="004E0887"/>
    <w:rsid w:val="004F608E"/>
    <w:rsid w:val="00501CBC"/>
    <w:rsid w:val="00502597"/>
    <w:rsid w:val="00510146"/>
    <w:rsid w:val="005141D8"/>
    <w:rsid w:val="00514403"/>
    <w:rsid w:val="00517B6A"/>
    <w:rsid w:val="005316E8"/>
    <w:rsid w:val="0054449C"/>
    <w:rsid w:val="00545E67"/>
    <w:rsid w:val="005532BD"/>
    <w:rsid w:val="00557F20"/>
    <w:rsid w:val="00561490"/>
    <w:rsid w:val="00561AB6"/>
    <w:rsid w:val="005716DA"/>
    <w:rsid w:val="0057527E"/>
    <w:rsid w:val="00582C59"/>
    <w:rsid w:val="00583F0D"/>
    <w:rsid w:val="00585660"/>
    <w:rsid w:val="005867D0"/>
    <w:rsid w:val="0058774A"/>
    <w:rsid w:val="00596CDE"/>
    <w:rsid w:val="00597F36"/>
    <w:rsid w:val="005A1833"/>
    <w:rsid w:val="005A6783"/>
    <w:rsid w:val="005A7B28"/>
    <w:rsid w:val="005A7E79"/>
    <w:rsid w:val="005B16A6"/>
    <w:rsid w:val="005B780B"/>
    <w:rsid w:val="005C4F40"/>
    <w:rsid w:val="005D5879"/>
    <w:rsid w:val="005D5CA7"/>
    <w:rsid w:val="005E44C9"/>
    <w:rsid w:val="00600D2E"/>
    <w:rsid w:val="00601917"/>
    <w:rsid w:val="00611CCC"/>
    <w:rsid w:val="00612A34"/>
    <w:rsid w:val="00617FBD"/>
    <w:rsid w:val="006261B5"/>
    <w:rsid w:val="00634D1C"/>
    <w:rsid w:val="00653DA5"/>
    <w:rsid w:val="00655E0C"/>
    <w:rsid w:val="006568EC"/>
    <w:rsid w:val="00674E80"/>
    <w:rsid w:val="00684211"/>
    <w:rsid w:val="006A00F2"/>
    <w:rsid w:val="006A3B1B"/>
    <w:rsid w:val="006A67BA"/>
    <w:rsid w:val="006B05C7"/>
    <w:rsid w:val="006B4E05"/>
    <w:rsid w:val="006B533B"/>
    <w:rsid w:val="006C22A5"/>
    <w:rsid w:val="006C4556"/>
    <w:rsid w:val="006C4671"/>
    <w:rsid w:val="006C5608"/>
    <w:rsid w:val="006C7AF5"/>
    <w:rsid w:val="006D0135"/>
    <w:rsid w:val="006D3EED"/>
    <w:rsid w:val="006E7380"/>
    <w:rsid w:val="00701DEE"/>
    <w:rsid w:val="007033BD"/>
    <w:rsid w:val="007065A3"/>
    <w:rsid w:val="00707C9A"/>
    <w:rsid w:val="007145FC"/>
    <w:rsid w:val="00726928"/>
    <w:rsid w:val="00751A75"/>
    <w:rsid w:val="00775956"/>
    <w:rsid w:val="00781EDD"/>
    <w:rsid w:val="007870FB"/>
    <w:rsid w:val="007A04BB"/>
    <w:rsid w:val="007A1A1A"/>
    <w:rsid w:val="007B05E9"/>
    <w:rsid w:val="007B1BFB"/>
    <w:rsid w:val="007B6ADC"/>
    <w:rsid w:val="007D0C38"/>
    <w:rsid w:val="007D70BD"/>
    <w:rsid w:val="007D7A3F"/>
    <w:rsid w:val="007E44CD"/>
    <w:rsid w:val="007E73FD"/>
    <w:rsid w:val="007F52FE"/>
    <w:rsid w:val="0080273C"/>
    <w:rsid w:val="008030B1"/>
    <w:rsid w:val="0080408C"/>
    <w:rsid w:val="00814604"/>
    <w:rsid w:val="0081466B"/>
    <w:rsid w:val="00821691"/>
    <w:rsid w:val="008228D5"/>
    <w:rsid w:val="00822F41"/>
    <w:rsid w:val="008232FC"/>
    <w:rsid w:val="00823AD7"/>
    <w:rsid w:val="008367C5"/>
    <w:rsid w:val="008413D9"/>
    <w:rsid w:val="00852C3E"/>
    <w:rsid w:val="008556C3"/>
    <w:rsid w:val="0086030E"/>
    <w:rsid w:val="00863F6D"/>
    <w:rsid w:val="0086553F"/>
    <w:rsid w:val="008739B2"/>
    <w:rsid w:val="00887DE0"/>
    <w:rsid w:val="00890CCF"/>
    <w:rsid w:val="008957FF"/>
    <w:rsid w:val="008D779C"/>
    <w:rsid w:val="008E3181"/>
    <w:rsid w:val="008E372E"/>
    <w:rsid w:val="009218C8"/>
    <w:rsid w:val="00921B7A"/>
    <w:rsid w:val="00927B90"/>
    <w:rsid w:val="00936012"/>
    <w:rsid w:val="00944FA7"/>
    <w:rsid w:val="009509D9"/>
    <w:rsid w:val="009551FF"/>
    <w:rsid w:val="0095576C"/>
    <w:rsid w:val="009567EF"/>
    <w:rsid w:val="00957339"/>
    <w:rsid w:val="009710B0"/>
    <w:rsid w:val="00972F24"/>
    <w:rsid w:val="009763E9"/>
    <w:rsid w:val="00980C89"/>
    <w:rsid w:val="00986856"/>
    <w:rsid w:val="00993636"/>
    <w:rsid w:val="009A258F"/>
    <w:rsid w:val="009A6EC4"/>
    <w:rsid w:val="009B5D48"/>
    <w:rsid w:val="009C48F5"/>
    <w:rsid w:val="009C6AA2"/>
    <w:rsid w:val="009D0A46"/>
    <w:rsid w:val="009D57A3"/>
    <w:rsid w:val="009F2A85"/>
    <w:rsid w:val="009F46E7"/>
    <w:rsid w:val="00A161F1"/>
    <w:rsid w:val="00A20952"/>
    <w:rsid w:val="00A215DF"/>
    <w:rsid w:val="00A34A46"/>
    <w:rsid w:val="00A37D0E"/>
    <w:rsid w:val="00A425D6"/>
    <w:rsid w:val="00A440CD"/>
    <w:rsid w:val="00A62830"/>
    <w:rsid w:val="00A63722"/>
    <w:rsid w:val="00A70ADB"/>
    <w:rsid w:val="00A73502"/>
    <w:rsid w:val="00A916C3"/>
    <w:rsid w:val="00A93A39"/>
    <w:rsid w:val="00AB1715"/>
    <w:rsid w:val="00AB582C"/>
    <w:rsid w:val="00AB676B"/>
    <w:rsid w:val="00AB6A4B"/>
    <w:rsid w:val="00AC41FD"/>
    <w:rsid w:val="00AD39A2"/>
    <w:rsid w:val="00AD411C"/>
    <w:rsid w:val="00AD425C"/>
    <w:rsid w:val="00AE0834"/>
    <w:rsid w:val="00AE21C7"/>
    <w:rsid w:val="00AE425F"/>
    <w:rsid w:val="00AF136D"/>
    <w:rsid w:val="00AF2925"/>
    <w:rsid w:val="00AF47BF"/>
    <w:rsid w:val="00AF4B8D"/>
    <w:rsid w:val="00AF7DC6"/>
    <w:rsid w:val="00B20A6E"/>
    <w:rsid w:val="00B21282"/>
    <w:rsid w:val="00B2472E"/>
    <w:rsid w:val="00B259C0"/>
    <w:rsid w:val="00B25BCF"/>
    <w:rsid w:val="00B31389"/>
    <w:rsid w:val="00B40F93"/>
    <w:rsid w:val="00B5631B"/>
    <w:rsid w:val="00B67135"/>
    <w:rsid w:val="00B71DD0"/>
    <w:rsid w:val="00B72813"/>
    <w:rsid w:val="00B827D7"/>
    <w:rsid w:val="00B876E0"/>
    <w:rsid w:val="00BA2298"/>
    <w:rsid w:val="00BC031D"/>
    <w:rsid w:val="00BC57EE"/>
    <w:rsid w:val="00BC58E6"/>
    <w:rsid w:val="00BF3A18"/>
    <w:rsid w:val="00BF6B86"/>
    <w:rsid w:val="00C00146"/>
    <w:rsid w:val="00C01C96"/>
    <w:rsid w:val="00C03D32"/>
    <w:rsid w:val="00C104A9"/>
    <w:rsid w:val="00C10A3E"/>
    <w:rsid w:val="00C134DA"/>
    <w:rsid w:val="00C13C54"/>
    <w:rsid w:val="00C147E9"/>
    <w:rsid w:val="00C14CE9"/>
    <w:rsid w:val="00C205BF"/>
    <w:rsid w:val="00C30DD6"/>
    <w:rsid w:val="00C536D8"/>
    <w:rsid w:val="00C61334"/>
    <w:rsid w:val="00C65B38"/>
    <w:rsid w:val="00C66204"/>
    <w:rsid w:val="00C701EA"/>
    <w:rsid w:val="00C84763"/>
    <w:rsid w:val="00CA5D42"/>
    <w:rsid w:val="00CC0201"/>
    <w:rsid w:val="00CC1432"/>
    <w:rsid w:val="00CC2C7F"/>
    <w:rsid w:val="00CD6434"/>
    <w:rsid w:val="00CD68DB"/>
    <w:rsid w:val="00CF1B5D"/>
    <w:rsid w:val="00CF1B70"/>
    <w:rsid w:val="00D00227"/>
    <w:rsid w:val="00D06AE7"/>
    <w:rsid w:val="00D17727"/>
    <w:rsid w:val="00D26CDA"/>
    <w:rsid w:val="00D32B90"/>
    <w:rsid w:val="00D35CAE"/>
    <w:rsid w:val="00D43B20"/>
    <w:rsid w:val="00D5046B"/>
    <w:rsid w:val="00D53FC2"/>
    <w:rsid w:val="00D60CCF"/>
    <w:rsid w:val="00D66981"/>
    <w:rsid w:val="00D77621"/>
    <w:rsid w:val="00D77D0B"/>
    <w:rsid w:val="00D876F4"/>
    <w:rsid w:val="00D92B26"/>
    <w:rsid w:val="00DA33C9"/>
    <w:rsid w:val="00DA7585"/>
    <w:rsid w:val="00DB3260"/>
    <w:rsid w:val="00DC179A"/>
    <w:rsid w:val="00DC48FF"/>
    <w:rsid w:val="00DE0827"/>
    <w:rsid w:val="00DE2DEB"/>
    <w:rsid w:val="00DF437D"/>
    <w:rsid w:val="00DF5DAB"/>
    <w:rsid w:val="00E045D5"/>
    <w:rsid w:val="00E33D6D"/>
    <w:rsid w:val="00E371DE"/>
    <w:rsid w:val="00E40A6D"/>
    <w:rsid w:val="00E40CB0"/>
    <w:rsid w:val="00E45BD7"/>
    <w:rsid w:val="00E50A6E"/>
    <w:rsid w:val="00E639EC"/>
    <w:rsid w:val="00E65952"/>
    <w:rsid w:val="00E66116"/>
    <w:rsid w:val="00E74A2B"/>
    <w:rsid w:val="00E75B0B"/>
    <w:rsid w:val="00E8495D"/>
    <w:rsid w:val="00E85A6A"/>
    <w:rsid w:val="00E96BB6"/>
    <w:rsid w:val="00E96E4A"/>
    <w:rsid w:val="00EA023D"/>
    <w:rsid w:val="00EB2228"/>
    <w:rsid w:val="00EC48C2"/>
    <w:rsid w:val="00ED3DE7"/>
    <w:rsid w:val="00EF2710"/>
    <w:rsid w:val="00EF7F50"/>
    <w:rsid w:val="00F12C45"/>
    <w:rsid w:val="00F13B9A"/>
    <w:rsid w:val="00F14160"/>
    <w:rsid w:val="00F20A29"/>
    <w:rsid w:val="00F23A1B"/>
    <w:rsid w:val="00F24A51"/>
    <w:rsid w:val="00F271D3"/>
    <w:rsid w:val="00F33DDA"/>
    <w:rsid w:val="00F36379"/>
    <w:rsid w:val="00F37A0B"/>
    <w:rsid w:val="00F47AEE"/>
    <w:rsid w:val="00F55BB0"/>
    <w:rsid w:val="00F72233"/>
    <w:rsid w:val="00F72F83"/>
    <w:rsid w:val="00F85496"/>
    <w:rsid w:val="00F94242"/>
    <w:rsid w:val="00FA283F"/>
    <w:rsid w:val="00FA560A"/>
    <w:rsid w:val="00FB61EA"/>
    <w:rsid w:val="00FC3EC0"/>
    <w:rsid w:val="00FD205F"/>
    <w:rsid w:val="00FE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4FD910C6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18C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104A9"/>
  </w:style>
  <w:style w:type="paragraph" w:styleId="Podnoje">
    <w:name w:val="footer"/>
    <w:basedOn w:val="Normal"/>
    <w:link w:val="Podno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104A9"/>
  </w:style>
  <w:style w:type="paragraph" w:styleId="t-9-8" w:customStyle="true">
    <w:name w:val="t-9-8"/>
    <w:basedOn w:val="Normal"/>
    <w:rsid w:val="00AB1715"/>
    <w:pPr>
      <w:spacing w:before="100" w:beforeAutospacing="true" w:after="225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Tablicareetke4-isticanje11" w:customStyle="tru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Hiperveza">
    <w:name w:val="Hyperlink"/>
    <w:basedOn w:val="Zadanifontodlomka"/>
    <w:uiPriority w:val="99"/>
    <w:semiHidden/>
    <w:unhideWhenUsed/>
    <w:rsid w:val="005141D8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141D8"/>
    <w:rPr>
      <w:color w:val="800080"/>
      <w:u w:val="single"/>
    </w:rPr>
  </w:style>
  <w:style w:type="paragraph" w:styleId="xl65" w:customStyle="true">
    <w:name w:val="xl65"/>
    <w:basedOn w:val="Normal"/>
    <w:rsid w:val="005141D8"/>
    <w:pP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6" w:customStyle="true">
    <w:name w:val="xl66"/>
    <w:basedOn w:val="Normal"/>
    <w:rsid w:val="005141D8"/>
    <w:pP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xl67" w:customStyle="true">
    <w:name w:val="xl67"/>
    <w:basedOn w:val="Normal"/>
    <w:rsid w:val="005141D8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8" w:customStyle="true">
    <w:name w:val="xl68"/>
    <w:basedOn w:val="Normal"/>
    <w:rsid w:val="005141D8"/>
    <w:pP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9" w:customStyle="true">
    <w:name w:val="xl69"/>
    <w:basedOn w:val="Normal"/>
    <w:rsid w:val="005141D8"/>
    <w:pP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70" w:customStyle="true">
    <w:name w:val="xl70"/>
    <w:basedOn w:val="Normal"/>
    <w:rsid w:val="005141D8"/>
    <w:pP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71" w:customStyle="true">
    <w:name w:val="xl71"/>
    <w:basedOn w:val="Normal"/>
    <w:rsid w:val="005141D8"/>
    <w:pPr>
      <w:spacing w:before="100" w:beforeAutospacing="true" w:after="100" w:afterAutospacing="true" w:line="240" w:lineRule="auto"/>
      <w:jc w:val="righ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72" w:customStyle="true">
    <w:name w:val="xl72"/>
    <w:basedOn w:val="Normal"/>
    <w:rsid w:val="005141D8"/>
    <w:pP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b/>
      <w:bCs/>
      <w:sz w:val="24"/>
      <w:szCs w:val="24"/>
      <w:lang w:eastAsia="hr-HR"/>
    </w:rPr>
  </w:style>
  <w:style w:type="paragraph" w:styleId="xl73" w:customStyle="true">
    <w:name w:val="xl73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EB9C"/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b/>
      <w:bCs/>
      <w:sz w:val="16"/>
      <w:szCs w:val="16"/>
      <w:lang w:eastAsia="hr-HR"/>
    </w:rPr>
  </w:style>
  <w:style w:type="paragraph" w:styleId="xl74" w:customStyle="true">
    <w:name w:val="xl74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75" w:customStyle="true">
    <w:name w:val="xl75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76" w:customStyle="true">
    <w:name w:val="xl76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77" w:customStyle="true">
    <w:name w:val="xl77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78" w:customStyle="true">
    <w:name w:val="xl78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79" w:customStyle="true">
    <w:name w:val="xl79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80" w:customStyle="true">
    <w:name w:val="xl80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1" w:customStyle="true">
    <w:name w:val="xl81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82" w:customStyle="true">
    <w:name w:val="xl82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83" w:customStyle="true">
    <w:name w:val="xl83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84" w:customStyle="true">
    <w:name w:val="xl84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85" w:customStyle="true">
    <w:name w:val="xl85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table" w:styleId="GridTable4-Accent11" w:customStyle="true">
    <w:name w:val="Grid Table 4 - Accent 11"/>
    <w:basedOn w:val="Obinatablica"/>
    <w:uiPriority w:val="49"/>
    <w:rsid w:val="00211575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msonormal0" w:customStyle="true">
    <w:name w:val="msonormal"/>
    <w:basedOn w:val="Normal"/>
    <w:rsid w:val="00863F6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3" w:customStyle="true">
    <w:name w:val="xl63"/>
    <w:basedOn w:val="Normal"/>
    <w:rsid w:val="00863F6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4" w:customStyle="true">
    <w:name w:val="xl64"/>
    <w:basedOn w:val="Normal"/>
    <w:rsid w:val="00863F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2F75B5"/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b/>
      <w:bCs/>
      <w:color w:val="000000"/>
      <w:sz w:val="16"/>
      <w:szCs w:val="16"/>
      <w:lang w:eastAsia="hr-HR"/>
    </w:rPr>
  </w:style>
  <w:style w:type="paragraph" w:styleId="xl86" w:customStyle="true">
    <w:name w:val="xl86"/>
    <w:basedOn w:val="Normal"/>
    <w:rsid w:val="00863F6D"/>
    <w:pPr>
      <w:shd w:val="clear" w:color="000000" w:fill="FFFFFF"/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7" w:customStyle="true">
    <w:name w:val="xl87"/>
    <w:basedOn w:val="Normal"/>
    <w:rsid w:val="00863F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 w:line="240" w:lineRule="auto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88" w:customStyle="true">
    <w:name w:val="xl88"/>
    <w:basedOn w:val="Normal"/>
    <w:rsid w:val="00863F6D"/>
    <w:pPr>
      <w:shd w:val="clear" w:color="000000" w:fill="FFFFFF"/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9" w:customStyle="true">
    <w:name w:val="xl89"/>
    <w:basedOn w:val="Normal"/>
    <w:rsid w:val="00863F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0" w:customStyle="true">
    <w:name w:val="xl90"/>
    <w:basedOn w:val="Normal"/>
    <w:rsid w:val="00863F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019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191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1917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191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191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8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4A9"/>
  </w:style>
  <w:style w:customStyle="1" w:styleId="t-9-8" w:type="paragraph">
    <w:name w:val="t-9-8"/>
    <w:basedOn w:val="Normal"/>
    <w:rsid w:val="00AB1715"/>
    <w:pPr>
      <w:spacing w:after="225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icareetke4-isticanje11" w:type="tabl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Hiperveza" w:type="character">
    <w:name w:val="Hyperlink"/>
    <w:basedOn w:val="Zadanifontodlomka"/>
    <w:uiPriority w:val="99"/>
    <w:semiHidden/>
    <w:unhideWhenUsed/>
    <w:rsid w:val="005141D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141D8"/>
    <w:rPr>
      <w:color w:val="800080"/>
      <w:u w:val="single"/>
    </w:rPr>
  </w:style>
  <w:style w:customStyle="1" w:styleId="xl65" w:type="paragraph">
    <w:name w:val="xl65"/>
    <w:basedOn w:val="Normal"/>
    <w:rsid w:val="005141D8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5141D8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67" w:type="paragraph">
    <w:name w:val="xl67"/>
    <w:basedOn w:val="Normal"/>
    <w:rsid w:val="005141D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5141D8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5141D8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5141D8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5141D8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5141D8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73" w:type="paragraph">
    <w:name w:val="xl73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EB9C" w:val="clear"/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b/>
      <w:bCs/>
      <w:sz w:val="16"/>
      <w:szCs w:val="16"/>
      <w:lang w:eastAsia="hr-HR"/>
    </w:rPr>
  </w:style>
  <w:style w:customStyle="1" w:styleId="xl74" w:type="paragraph">
    <w:name w:val="xl74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75" w:type="paragraph">
    <w:name w:val="xl75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76" w:type="paragraph">
    <w:name w:val="xl76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77" w:type="paragraph">
    <w:name w:val="xl77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78" w:type="paragraph">
    <w:name w:val="xl78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79" w:type="paragraph">
    <w:name w:val="xl79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80" w:type="paragraph">
    <w:name w:val="xl80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82" w:type="paragraph">
    <w:name w:val="xl82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83" w:type="paragraph">
    <w:name w:val="xl83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4" w:type="paragraph">
    <w:name w:val="xl84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85" w:type="paragraph">
    <w:name w:val="xl85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GridTable4-Accent11" w:type="table">
    <w:name w:val="Grid Table 4 - Accent 11"/>
    <w:basedOn w:val="Obinatablica"/>
    <w:uiPriority w:val="49"/>
    <w:rsid w:val="00211575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msonormal0" w:type="paragraph">
    <w:name w:val="msonormal"/>
    <w:basedOn w:val="Normal"/>
    <w:rsid w:val="00863F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3" w:type="paragraph">
    <w:name w:val="xl63"/>
    <w:basedOn w:val="Normal"/>
    <w:rsid w:val="00863F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4" w:type="paragraph">
    <w:name w:val="xl64"/>
    <w:basedOn w:val="Normal"/>
    <w:rsid w:val="00863F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2F75B5" w:val="clear"/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b/>
      <w:bCs/>
      <w:color w:val="000000"/>
      <w:sz w:val="16"/>
      <w:szCs w:val="16"/>
      <w:lang w:eastAsia="hr-HR"/>
    </w:rPr>
  </w:style>
  <w:style w:customStyle="1" w:styleId="xl86" w:type="paragraph">
    <w:name w:val="xl86"/>
    <w:basedOn w:val="Normal"/>
    <w:rsid w:val="00863F6D"/>
    <w:pP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863F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88" w:type="paragraph">
    <w:name w:val="xl88"/>
    <w:basedOn w:val="Normal"/>
    <w:rsid w:val="00863F6D"/>
    <w:pP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9" w:type="paragraph">
    <w:name w:val="xl89"/>
    <w:basedOn w:val="Normal"/>
    <w:rsid w:val="00863F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0" w:type="paragraph">
    <w:name w:val="xl90"/>
    <w:basedOn w:val="Normal"/>
    <w:rsid w:val="00863F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9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9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9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9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23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31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06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3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16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963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5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380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315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482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9761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00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6401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433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460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041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937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143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96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85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469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777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644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4126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5551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124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91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705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0325862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816796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9235502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8391110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33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30467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476722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9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2628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8018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365373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86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127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67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111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318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331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65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22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1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27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761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010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244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077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339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772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4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17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10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1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4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39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21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177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230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99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3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912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113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802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31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14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861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338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805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34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6. listopada 2020.</izvorni_sadrzaj>
    <derivirana_varijabla naziv="DomainObject.StvarniPocetakDatum_1">6. listopada 2020.</derivirana_varijabla>
  </DomainObject.StvarniPocetakDatum>
  <DomainObject.StvarniZavrsetakDatum>
    <izvorni_sadrzaj>6. listopada 2020.</izvorni_sadrzaj>
    <derivirana_varijabla naziv="DomainObject.StvarniZavrsetakDatum_1">6. listopada 2020.</derivirana_varijabla>
  </DomainObject.StvarniZavrsetakDatum>
  <DomainObject.PlaniraniZavrsetakDatum>
    <izvorni_sadrzaj>6. listopada 2020.</izvorni_sadrzaj>
    <derivirana_varijabla naziv="DomainObject.PlaniraniZavrsetakDatum_1">6. listopada 2020.</derivirana_varijabla>
  </DomainObject.PlaniraniZavrsetakDatum>
  <DomainObject.PlaniraniPocetakDatum>
    <izvorni_sadrzaj>6. listopada 2020.</izvorni_sadrzaj>
    <derivirana_varijabla naziv="DomainObject.PlaniraniPocetakDatum_1">6. listopada 2020.</derivirana_varijabla>
  </DomainObject.PlaniraniPocetakDatum>
  <DomainObject.StvarniPocetakVrijeme>
    <izvorni_sadrzaj>11:13</izvorni_sadrzaj>
    <derivirana_varijabla naziv="DomainObject.StvarniPocetakVrijeme_1">11:13</derivirana_varijabla>
  </DomainObject.StvarniPocetakVrijeme>
  <DomainObject.StvarniZavrsetakVrijeme>
    <izvorni_sadrzaj>13:19</izvorni_sadrzaj>
    <derivirana_varijabla naziv="DomainObject.StvarniZavrsetakVrijeme_1">13:19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listopada 2020.</izvorni_sadrzaj>
    <derivirana_varijabla naziv="DomainObject.Zapisnik.DatumKreiranja_1">6.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St-2218/2019-57</izvorni_sadrzaj>
    <derivirana_varijabla naziv="DomainObject.Zapisnik.Oznaka_1">St-2218/2019-57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2019.</izvorni_sadrzaj>
    <derivirana_varijabla naziv="DomainObject.Predmet.DatumOsnivanja_1">10.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St-2218/2019</izvorni_sadrzaj>
    <derivirana_varijabla naziv="DomainObject.Predmet.OznakaBroj_1">St-2218/2019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CENTROGRADNJA d.o.o. zastupanog po punomoćniku Rade Pilipović; JUJNOVIĆ LUČIĆ MARKOVIĆ Odvjetničko društvo javno trgovačko društvo; Goran Jujnović Lučić; Leila Marković; Željka Krolo Ivanov</izvorni_sadrzaj>
    <derivirana_varijabla naziv="DomainObject.Predmet.ProtustrankaFormated_1">  CENTROGRADNJA d.o.o. zastupanog po punomoćniku Rade Pilipović; JUJNOVIĆ LUČIĆ MARKOVIĆ Odvjetničko društvo javno trgovačko društvo; Goran Jujnović Lučić; Leila Marković; Željka Krolo Ivanov</derivirana_varijabla>
  </DomainObject.Predmet.ProtustrankaFormated>
  <DomainObject.Predmet.ProtustrankaFormatedOIB>
    <izvorni_sadrzaj>  CENTROGRADNJA d.o.o., OIB 04722246743 zastupanog po punomoćniku Rade Pilipović; JUJNOVIĆ LUČIĆ MARKOVIĆ Odvjetničko društvo javno trgovačko društvo; Goran Jujnović Lučić; Leila Marković; Željka Krolo Ivanov</izvorni_sadrzaj>
    <derivirana_varijabla naziv="DomainObject.Predmet.ProtustrankaFormatedOIB_1">  CENTROGRADNJA d.o.o., OIB 04722246743 zastupanog po punomoćniku Rade Pilipović; JUJNOVIĆ LUČIĆ MARKOVIĆ Odvjetničko društvo javno trgovačko društvo; Goran Jujnović Lučić; Leila Marković; Željka Krolo Ivanov</derivirana_varijabla>
  </DomainObject.Predmet.ProtustrankaFormatedOIB>
  <DomainObject.Predmet.ProtustrankaFormatedWithAdress>
    <izvorni_sadrzaj> CENTROGRADNJA d.o.o., 2. Plemićko 12, 10000 Zagreb zastupanog po punomoćniku Rade Pilipović; JUJNOVIĆ LUČIĆ MARKOVIĆ Odvjetničko društvo javno trgovačko društvo; Goran Jujnović Lučić; Leila Marković; Željka Krolo Ivanov</izvorni_sadrzaj>
    <derivirana_varijabla naziv="DomainObject.Predmet.ProtustrankaFormatedWithAdress_1"> CENTROGRADNJA d.o.o., 2. Plemićko 12, 10000 Zagreb zastupanog po punomoćniku Rade Pilipović; JUJNOVIĆ LUČIĆ MARKOVIĆ Odvjetničko društvo javno trgovačko društvo; Goran Jujnović Lučić; Leila Marković; Željka Krolo Ivanov</derivirana_varijabla>
  </DomainObject.Predmet.ProtustrankaFormatedWithAdress>
  <DomainObject.Predmet.ProtustrankaFormatedWithAdressOIB>
    <izvorni_sadrzaj> CENTROGRADNJA d.o.o., OIB 04722246743, 2. Plemićko 12, 10000 Zagreb zastupanog po punomoćniku Rade Pilipović; JUJNOVIĆ LUČIĆ MARKOVIĆ Odvjetničko društvo javno trgovačko društvo; Goran Jujnović Lučić; Leila Marković; Željka Krolo Ivanov</izvorni_sadrzaj>
    <derivirana_varijabla naziv="DomainObject.Predmet.ProtustrankaFormatedWithAdressOIB_1"> CENTROGRADNJA d.o.o., OIB 04722246743, 2. Plemićko 12, 10000 Zagreb zastupanog po punomoćniku Rade Pilipović; JUJNOVIĆ LUČIĆ MARKOVIĆ Odvjetničko društvo javno trgovačko društvo; Goran Jujnović Lučić; Leila Marković; Željka Krolo Ivanov</derivirana_varijabla>
  </DomainObject.Predmet.ProtustrankaFormatedWithAdressOIB>
  <DomainObject.Predmet.ProtustrankaWithAdress>
    <izvorni_sadrzaj>CENTROGRADNJA d.o.o. 2. Plemićko 12, 10000 Zagreb</izvorni_sadrzaj>
    <derivirana_varijabla naziv="DomainObject.Predmet.ProtustrankaWithAdress_1">CENTROGRADNJA d.o.o. 2. Plemićko 12, 10000 Zagreb</derivirana_varijabla>
  </DomainObject.Predmet.ProtustrankaWithAdress>
  <DomainObject.Predmet.ProtustrankaWithAdressOIB>
    <izvorni_sadrzaj>CENTROGRADNJA d.o.o., OIB 04722246743, 2. Plemićko 12, 10000 Zagreb</izvorni_sadrzaj>
    <derivirana_varijabla naziv="DomainObject.Predmet.ProtustrankaWithAdressOIB_1">CENTROGRADNJA d.o.o., OIB 04722246743, 2. Plemićko 12, 10000 Zagreb</derivirana_varijabla>
  </DomainObject.Predmet.ProtustrankaWithAdressOIB>
  <DomainObject.Predmet.ProtustrankaNazivFormated>
    <izvorni_sadrzaj>CENTROGRADNJA d.o.o.</izvorni_sadrzaj>
    <derivirana_varijabla naziv="DomainObject.Predmet.ProtustrankaNazivFormated_1">CENTROGRADNJA d.o.o.</derivirana_varijabla>
  </DomainObject.Predmet.ProtustrankaNazivFormated>
  <DomainObject.Predmet.ProtustrankaNazivFormatedOIB>
    <izvorni_sadrzaj>CENTROGRADNJA d.o.o., OIB 04722246743</izvorni_sadrzaj>
    <derivirana_varijabla naziv="DomainObject.Predmet.ProtustrankaNazivFormatedOIB_1">CENTROGRADNJA d.o.o., OIB 04722246743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CENTROGRADNJA d.o.o.; Nada Pilipović</izvorni_sadrzaj>
    <derivirana_varijabla naziv="DomainObject.Predmet.StrankaFormated_1">  CENTROGRADNJA d.o.o.; Nada Pilipović</derivirana_varijabla>
  </DomainObject.Predmet.StrankaFormated>
  <DomainObject.Predmet.StrankaFormatedOIB>
    <izvorni_sadrzaj>  CENTROGRADNJA d.o.o., OIB 04722246743; Nada Pilipović, OIB 99825552970</izvorni_sadrzaj>
    <derivirana_varijabla naziv="DomainObject.Predmet.StrankaFormatedOIB_1">  CENTROGRADNJA d.o.o., OIB 04722246743; Nada Pilipović, OIB 99825552970</derivirana_varijabla>
  </DomainObject.Predmet.StrankaFormatedOIB>
  <DomainObject.Predmet.StrankaFormatedWithAdress>
    <izvorni_sadrzaj> CENTROGRADNJA d.o.o., 2. Plemićko 12, 10000 Zagreb; Nada Pilipović, Ii. Plemićko 12, 10000 Zagreb</izvorni_sadrzaj>
    <derivirana_varijabla naziv="DomainObject.Predmet.StrankaFormatedWithAdress_1"> CENTROGRADNJA d.o.o., 2. Plemićko 12, 10000 Zagreb; Nada Pilipović, Ii. Plemićko 12, 10000 Zagreb</derivirana_varijabla>
  </DomainObject.Predmet.StrankaFormatedWithAdress>
  <DomainObject.Predmet.StrankaFormatedWithAdressOIB>
    <izvorni_sadrzaj> CENTROGRADNJA d.o.o., OIB 04722246743, 2. Plemićko 12, 10000 Zagreb; Nada Pilipović, OIB 99825552970, Ii. Plemićko 12, 10000 Zagreb</izvorni_sadrzaj>
    <derivirana_varijabla naziv="DomainObject.Predmet.StrankaFormatedWithAdressOIB_1"> CENTROGRADNJA d.o.o., OIB 04722246743, 2. Plemićko 12, 10000 Zagreb; Nada Pilipović, OIB 99825552970, Ii. Plemićko 12, 10000 Zagreb</derivirana_varijabla>
  </DomainObject.Predmet.StrankaFormatedWithAdressOIB>
  <DomainObject.Predmet.StrankaWithAdress>
    <izvorni_sadrzaj>CENTROGRADNJA d.o.o. 2. Plemićko 12,10000 Zagreb,Nada Pilipović Ii. Plemićko 12,10000 Zagreb</izvorni_sadrzaj>
    <derivirana_varijabla naziv="DomainObject.Predmet.StrankaWithAdress_1">CENTROGRADNJA d.o.o. 2. Plemićko 12,10000 Zagreb,Nada Pilipović Ii. Plemićko 12,10000 Zagreb</derivirana_varijabla>
  </DomainObject.Predmet.StrankaWithAdress>
  <DomainObject.Predmet.StrankaWithAdressOIB>
    <izvorni_sadrzaj>CENTROGRADNJA d.o.o., OIB 04722246743, 2. Plemićko 12,10000 Zagreb,Nada Pilipović, OIB 99825552970, Ii. Plemićko 12,10000 Zagreb</izvorni_sadrzaj>
    <derivirana_varijabla naziv="DomainObject.Predmet.StrankaWithAdressOIB_1">CENTROGRADNJA d.o.o., OIB 04722246743, 2. Plemićko 12,10000 Zagreb,Nada Pilipović, OIB 99825552970, Ii. Plemićko 12,10000 Zagreb</derivirana_varijabla>
  </DomainObject.Predmet.StrankaWithAdressOIB>
  <DomainObject.Predmet.StrankaNazivFormated>
    <izvorni_sadrzaj>CENTROGRADNJA d.o.o.,Nada Pilipović</izvorni_sadrzaj>
    <derivirana_varijabla naziv="DomainObject.Predmet.StrankaNazivFormated_1">CENTROGRADNJA d.o.o.,Nada Pilipović</derivirana_varijabla>
  </DomainObject.Predmet.StrankaNazivFormated>
  <DomainObject.Predmet.StrankaNazivFormatedOIB>
    <izvorni_sadrzaj>CENTROGRADNJA d.o.o., OIB 04722246743,Nada Pilipović, OIB 99825552970</izvorni_sadrzaj>
    <derivirana_varijabla naziv="DomainObject.Predmet.StrankaNazivFormatedOIB_1">CENTROGRADNJA d.o.o., OIB 04722246743,Nada Pilipović, OIB 99825552970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CENTROGRADNJA d.o.o.</item>
      <item>Nada Pilipović</item>
    </izvorni_sadrzaj>
    <derivirana_varijabla naziv="DomainObject.Predmet.StrankaListFormated_1">
      <item>CENTROGRADNJA d.o.o.</item>
      <item>Nada Pilipović</item>
    </derivirana_varijabla>
  </DomainObject.Predmet.StrankaListFormated>
  <DomainObject.Predmet.StrankaListFormatedOIB>
    <izvorni_sadrzaj>
      <item>CENTROGRADNJA d.o.o., OIB 04722246743</item>
      <item>Nada Pilipović, OIB 99825552970</item>
    </izvorni_sadrzaj>
    <derivirana_varijabla naziv="DomainObject.Predmet.StrankaListFormatedOIB_1">
      <item>CENTROGRADNJA d.o.o., OIB 04722246743</item>
      <item>Nada Pilipović, OIB 99825552970</item>
    </derivirana_varijabla>
  </DomainObject.Predmet.StrankaListFormatedOIB>
  <DomainObject.Predmet.StrankaListFormatedWithAdress>
    <izvorni_sadrzaj>
      <item>CENTROGRADNJA d.o.o., 2. Plemićko 12, 10000 Zagreb</item>
      <item>Nada Pilipović, Ii. Plemićko 12, 10000 Zagreb</item>
    </izvorni_sadrzaj>
    <derivirana_varijabla naziv="DomainObject.Predmet.StrankaListFormatedWithAdress_1">
      <item>CENTROGRADNJA d.o.o., 2. Plemićko 12, 10000 Zagreb</item>
      <item>Nada Pilipović, Ii. Plemićko 12, 10000 Zagreb</item>
    </derivirana_varijabla>
  </DomainObject.Predmet.StrankaListFormatedWithAdress>
  <DomainObject.Predmet.StrankaListFormatedWithAdressOIB>
    <izvorni_sadrzaj>
      <item>CENTROGRADNJA d.o.o., OIB 04722246743, 2. Plemićko 12, 10000 Zagreb</item>
      <item>Nada Pilipović, OIB 99825552970, Ii. Plemićko 12, 10000 Zagreb</item>
    </izvorni_sadrzaj>
    <derivirana_varijabla naziv="DomainObject.Predmet.StrankaListFormatedWithAdressOIB_1">
      <item>CENTROGRADNJA d.o.o., OIB 04722246743, 2. Plemićko 12, 10000 Zagreb</item>
      <item>Nada Pilipović, OIB 99825552970, Ii. Plemićko 12, 10000 Zagreb</item>
    </derivirana_varijabla>
  </DomainObject.Predmet.StrankaListFormatedWithAdressOIB>
  <DomainObject.Predmet.StrankaListNazivFormated>
    <izvorni_sadrzaj>
      <item>CENTROGRADNJA d.o.o.</item>
      <item>Nada Pilipović</item>
    </izvorni_sadrzaj>
    <derivirana_varijabla naziv="DomainObject.Predmet.StrankaListNazivFormated_1">
      <item>CENTROGRADNJA d.o.o.</item>
      <item>Nada Pilipović</item>
    </derivirana_varijabla>
  </DomainObject.Predmet.StrankaListNazivFormated>
  <DomainObject.Predmet.StrankaListNazivFormatedOIB>
    <izvorni_sadrzaj>
      <item>CENTROGRADNJA d.o.o., OIB 04722246743</item>
      <item>Nada Pilipović, OIB 99825552970</item>
    </izvorni_sadrzaj>
    <derivirana_varijabla naziv="DomainObject.Predmet.StrankaListNazivFormatedOIB_1">
      <item>CENTROGRADNJA d.o.o., OIB 04722246743</item>
      <item>Nada Pilipović, OIB 99825552970</item>
    </derivirana_varijabla>
  </DomainObject.Predmet.StrankaListNazivFormatedOIB>
  <DomainObject.Predmet.ProtuStrankaListFormated>
    <izvorni_sadrzaj>
      <item>CENTROGRADNJA d.o.o. zastupanog po punomoćniku Rade Pilipović; JUJNOVIĆ LUČIĆ MARKOVIĆ Odvjetničko društvo javno trgovačko društvo; Goran Jujnović Lučić; Leila Marković; Željka Krolo Ivanov</item>
    </izvorni_sadrzaj>
    <derivirana_varijabla naziv="DomainObject.Predmet.ProtuStrankaListFormated_1">
      <item>CENTROGRADNJA d.o.o. zastupanog po punomoćniku Rade Pilipović; JUJNOVIĆ LUČIĆ MARKOVIĆ Odvjetničko društvo javno trgovačko društvo; Goran Jujnović Lučić; Leila Marković; Željka Krolo Ivanov</item>
    </derivirana_varijabla>
  </DomainObject.Predmet.ProtuStrankaListFormated>
  <DomainObject.Predmet.ProtuStrankaListFormatedOIB>
    <izvorni_sadrzaj>
      <item>CENTROGRADNJA d.o.o., OIB 04722246743 zastupanog po punomoćniku Rade Pilipović; JUJNOVIĆ LUČIĆ MARKOVIĆ Odvjetničko društvo javno trgovačko društvo; Goran Jujnović Lučić; Leila Marković; Željka Krolo Ivanov</item>
    </izvorni_sadrzaj>
    <derivirana_varijabla naziv="DomainObject.Predmet.ProtuStrankaListFormatedOIB_1">
      <item>CENTROGRADNJA d.o.o., OIB 04722246743 zastupanog po punomoćniku Rade Pilipović; JUJNOVIĆ LUČIĆ MARKOVIĆ Odvjetničko društvo javno trgovačko društvo; Goran Jujnović Lučić; Leila Marković; Željka Krolo Ivanov</item>
    </derivirana_varijabla>
  </DomainObject.Predmet.ProtuStrankaListFormatedOIB>
  <DomainObject.Predmet.ProtuStrankaListFormatedWithAdress>
    <izvorni_sadrzaj>
      <item>CENTROGRADNJA d.o.o., 2. Plemićko 12, 10000 Zagreb zastupanog po punomoćniku Rade Pilipović; JUJNOVIĆ LUČIĆ MARKOVIĆ Odvjetničko društvo javno trgovačko društvo; Goran Jujnović Lučić; Leila Marković; Željka Krolo Ivanov</item>
    </izvorni_sadrzaj>
    <derivirana_varijabla naziv="DomainObject.Predmet.ProtuStrankaListFormatedWithAdress_1">
      <item>CENTROGRADNJA d.o.o., 2. Plemićko 12, 10000 Zagreb zastupanog po punomoćniku Rade Pilipović; JUJNOVIĆ LUČIĆ MARKOVIĆ Odvjetničko društvo javno trgovačko društvo; Goran Jujnović Lučić; Leila Marković; Željka Krolo Ivanov</item>
    </derivirana_varijabla>
  </DomainObject.Predmet.ProtuStrankaListFormatedWithAdress>
  <DomainObject.Predmet.ProtuStrankaListFormatedWithAdressOIB>
    <izvorni_sadrzaj>
      <item>CENTROGRADNJA d.o.o., OIB 04722246743, 2. Plemićko 12, 10000 Zagreb zastupanog po punomoćniku Rade Pilipović; JUJNOVIĆ LUČIĆ MARKOVIĆ Odvjetničko društvo javno trgovačko društvo; Goran Jujnović Lučić; Leila Marković; Željka Krolo Ivanov</item>
    </izvorni_sadrzaj>
    <derivirana_varijabla naziv="DomainObject.Predmet.ProtuStrankaListFormatedWithAdressOIB_1">
      <item>CENTROGRADNJA d.o.o., OIB 04722246743, 2. Plemićko 12, 10000 Zagreb zastupanog po punomoćniku Rade Pilipović; JUJNOVIĆ LUČIĆ MARKOVIĆ Odvjetničko društvo javno trgovačko društvo; Goran Jujnović Lučić; Leila Marković; Željka Krolo Ivanov</item>
    </derivirana_varijabla>
  </DomainObject.Predmet.ProtuStrankaListFormatedWithAdressOIB>
  <DomainObject.Predmet.ProtuStrankaListNazivFormated>
    <izvorni_sadrzaj>
      <item>CENTROGRADNJA d.o.o.</item>
    </izvorni_sadrzaj>
    <derivirana_varijabla naziv="DomainObject.Predmet.ProtuStrankaListNazivFormated_1">
      <item>CENTROGRADNJA d.o.o.</item>
    </derivirana_varijabla>
  </DomainObject.Predmet.ProtuStrankaListNazivFormated>
  <DomainObject.Predmet.ProtuStrankaListNazivFormatedOIB>
    <izvorni_sadrzaj>
      <item>CENTROGRADNJA d.o.o., OIB 04722246743</item>
    </izvorni_sadrzaj>
    <derivirana_varijabla naziv="DomainObject.Predmet.ProtuStrankaListNazivFormatedOIB_1">
      <item>CENTROGRADNJA d.o.o., OIB 04722246743</item>
    </derivirana_varijabla>
  </DomainObject.Predmet.ProtuStrankaListNazivFormatedOIB>
  <DomainObject.Predmet.OstaliListFormated>
    <izvorni_sadrzaj>
      <item>Rade Pilipović punomoćnik sudionika u postupku CENTROGRADNJA d.o.o.</item>
      <item>JUJNOVIĆ LUČIĆ MARKOVIĆ Odvjetničko društvo javno trgovačko društvo punomoćnik sudionika u postupku CENTROGRADNJA d.o.o.</item>
      <item>Goran Jujnović Lučić punomoćnik sudionika u postupku CENTROGRADNJA d.o.o.</item>
      <item>Rajko Marković</item>
      <item>Leila Marković punomoćnik sudionika u postupku CENTROGRADNJA d.o.o.</item>
      <item>Željka Krolo Ivanov punomoćnik sudionika u postupku CENTROGRADNJA d.o.o.</item>
      <item>Mirjana Oredić</item>
    </izvorni_sadrzaj>
    <derivirana_varijabla naziv="DomainObject.Predmet.OstaliListFormated_1">
      <item>Rade Pilipović punomoćnik sudionika u postupku CENTROGRADNJA d.o.o.</item>
      <item>JUJNOVIĆ LUČIĆ MARKOVIĆ Odvjetničko društvo javno trgovačko društvo punomoćnik sudionika u postupku CENTROGRADNJA d.o.o.</item>
      <item>Goran Jujnović Lučić punomoćnik sudionika u postupku CENTROGRADNJA d.o.o.</item>
      <item>Rajko Marković</item>
      <item>Leila Marković punomoćnik sudionika u postupku CENTROGRADNJA d.o.o.</item>
      <item>Željka Krolo Ivanov punomoćnik sudionika u postupku CENTROGRADNJA d.o.o.</item>
      <item>Mirjana Oredić</item>
    </derivirana_varijabla>
  </DomainObject.Predmet.OstaliListFormated>
  <DomainObject.Predmet.OstaliListFormatedOIB>
    <izvorni_sadrzaj>
      <item>Rade Pilipović, OIB 93799285122 punomoćnik sudionika u postupku CENTROGRADNJA d.o.o.</item>
      <item>JUJNOVIĆ LUČIĆ MARKOVIĆ Odvjetničko društvo javno trgovačko društvo, OIB 46736017727 punomoćnik sudionika u postupku CENTROGRADNJA d.o.o.</item>
      <item>Goran Jujnović Lučić, OIB 62461289936 punomoćnik sudionika u postupku CENTROGRADNJA d.o.o.</item>
      <item>Rajko Marković</item>
      <item>Leila Marković punomoćnik sudionika u postupku CENTROGRADNJA d.o.o.</item>
      <item>Željka Krolo Ivanov punomoćnik sudionika u postupku CENTROGRADNJA d.o.o.</item>
      <item>Mirjana Oredić, OIB 28145298929</item>
    </izvorni_sadrzaj>
    <derivirana_varijabla naziv="DomainObject.Predmet.OstaliListFormatedOIB_1">
      <item>Rade Pilipović, OIB 93799285122 punomoćnik sudionika u postupku CENTROGRADNJA d.o.o.</item>
      <item>JUJNOVIĆ LUČIĆ MARKOVIĆ Odvjetničko društvo javno trgovačko društvo, OIB 46736017727 punomoćnik sudionika u postupku CENTROGRADNJA d.o.o.</item>
      <item>Goran Jujnović Lučić, OIB 62461289936 punomoćnik sudionika u postupku CENTROGRADNJA d.o.o.</item>
      <item>Rajko Marković</item>
      <item>Leila Marković punomoćnik sudionika u postupku CENTROGRADNJA d.o.o.</item>
      <item>Željka Krolo Ivanov punomoćnik sudionika u postupku CENTROGRADNJA d.o.o.</item>
      <item>Mirjana Oredić, OIB 28145298929</item>
    </derivirana_varijabla>
  </DomainObject.Predmet.OstaliListFormatedOIB>
  <DomainObject.Predmet.OstaliListFormatedWithAdress>
    <izvorni_sadrzaj>
      <item>Rade Pilipović, Našička Ulica 12, 10000 Zagreb punomoćnik sudionika u postupku CENTROGRADNJA d.o.o.</item>
      <item>JUJNOVIĆ LUČIĆ MARKOVIĆ Odvjetničko društvo javno trgovačko društvo, Strojarska cesta 20, 10000 Zagreb punomoćnik sudionika u postupku CENTROGRADNJA d.o.o.</item>
      <item>Goran Jujnović Lučić, Strojarska cesta 20, 10000 Zagreb punomoćnik sudionika u postupku CENTROGRADNJA d.o.o.</item>
      <item>Rajko Marković, Strojarska cesta 20, 10000 Zagreb</item>
      <item>Leila Marković, Strojarska cesta 20, 10000 Zagreb punomoćnik sudionika u postupku CENTROGRADNJA d.o.o.</item>
      <item>Željka Krolo Ivanov, Strojarska cesta 20, 10000 Zagreb punomoćnik sudionika u postupku CENTROGRADNJA d.o.o.</item>
      <item>Mirjana Oredić, Dr. V. Mačeka 1, 47000 Karlovac</item>
    </izvorni_sadrzaj>
    <derivirana_varijabla naziv="DomainObject.Predmet.OstaliListFormatedWithAdress_1">
      <item>Rade Pilipović, Našička Ulica 12, 10000 Zagreb punomoćnik sudionika u postupku CENTROGRADNJA d.o.o.</item>
      <item>JUJNOVIĆ LUČIĆ MARKOVIĆ Odvjetničko društvo javno trgovačko društvo, Strojarska cesta 20, 10000 Zagreb punomoćnik sudionika u postupku CENTROGRADNJA d.o.o.</item>
      <item>Goran Jujnović Lučić, Strojarska cesta 20, 10000 Zagreb punomoćnik sudionika u postupku CENTROGRADNJA d.o.o.</item>
      <item>Rajko Marković, Strojarska cesta 20, 10000 Zagreb</item>
      <item>Leila Marković, Strojarska cesta 20, 10000 Zagreb punomoćnik sudionika u postupku CENTROGRADNJA d.o.o.</item>
      <item>Željka Krolo Ivanov, Strojarska cesta 20, 10000 Zagreb punomoćnik sudionika u postupku CENTROGRADNJA d.o.o.</item>
      <item>Mirjana Oredić, Dr. V. Mačeka 1, 47000 Karlovac</item>
    </derivirana_varijabla>
  </DomainObject.Predmet.OstaliListFormatedWithAdress>
  <DomainObject.Predmet.OstaliListFormatedWithAdressOIB>
    <izvorni_sadrzaj>
      <item>Rade Pilipović, OIB 93799285122, Našička Ulica 12, 10000 Zagreb punomoćnik sudionika u postupku CENTROGRADNJA d.o.o.</item>
      <item>JUJNOVIĆ LUČIĆ MARKOVIĆ Odvjetničko društvo javno trgovačko društvo, OIB 46736017727, Strojarska cesta 20, 10000 Zagreb punomoćnik sudionika u postupku CENTROGRADNJA d.o.o.</item>
      <item>Goran Jujnović Lučić, OIB 62461289936, Strojarska cesta 20, 10000 Zagreb punomoćnik sudionika u postupku CENTROGRADNJA d.o.o.</item>
      <item>Rajko Marković, Strojarska cesta 20, 10000 Zagreb</item>
      <item>Leila Marković, Strojarska cesta 20, 10000 Zagreb punomoćnik sudionika u postupku CENTROGRADNJA d.o.o.</item>
      <item>Željka Krolo Ivanov, Strojarska cesta 20, 10000 Zagreb punomoćnik sudionika u postupku CENTROGRADNJA d.o.o.</item>
      <item>Mirjana Oredić, OIB 28145298929, Dr. V. Mačeka 1, 47000 Karlovac</item>
    </izvorni_sadrzaj>
    <derivirana_varijabla naziv="DomainObject.Predmet.OstaliListFormatedWithAdressOIB_1">
      <item>Rade Pilipović, OIB 93799285122, Našička Ulica 12, 10000 Zagreb punomoćnik sudionika u postupku CENTROGRADNJA d.o.o.</item>
      <item>JUJNOVIĆ LUČIĆ MARKOVIĆ Odvjetničko društvo javno trgovačko društvo, OIB 46736017727, Strojarska cesta 20, 10000 Zagreb punomoćnik sudionika u postupku CENTROGRADNJA d.o.o.</item>
      <item>Goran Jujnović Lučić, OIB 62461289936, Strojarska cesta 20, 10000 Zagreb punomoćnik sudionika u postupku CENTROGRADNJA d.o.o.</item>
      <item>Rajko Marković, Strojarska cesta 20, 10000 Zagreb</item>
      <item>Leila Marković, Strojarska cesta 20, 10000 Zagreb punomoćnik sudionika u postupku CENTROGRADNJA d.o.o.</item>
      <item>Željka Krolo Ivanov, Strojarska cesta 20, 10000 Zagreb punomoćnik sudionika u postupku CENTROGRADNJA d.o.o.</item>
      <item>Mirjana Oredić, OIB 28145298929, Dr. V. Mačeka 1, 47000 Karlovac</item>
    </derivirana_varijabla>
  </DomainObject.Predmet.OstaliListFormatedWithAdressOIB>
  <DomainObject.Predmet.OstaliListNazivFormated>
    <izvorni_sadrzaj>
      <item>Rade Pilipović</item>
      <item>JUJNOVIĆ LUČIĆ MARKOVIĆ Odvjetničko društvo javno trgovačko društvo</item>
      <item>Goran Jujnović Lučić</item>
      <item>Rajko Marković</item>
      <item>Leila Marković</item>
      <item>Željka Krolo Ivanov</item>
      <item>Mirjana Oredić</item>
    </izvorni_sadrzaj>
    <derivirana_varijabla naziv="DomainObject.Predmet.OstaliListNazivFormated_1">
      <item>Rade Pilipović</item>
      <item>JUJNOVIĆ LUČIĆ MARKOVIĆ Odvjetničko društvo javno trgovačko društvo</item>
      <item>Goran Jujnović Lučić</item>
      <item>Rajko Marković</item>
      <item>Leila Marković</item>
      <item>Željka Krolo Ivanov</item>
      <item>Mirjana Oredić</item>
    </derivirana_varijabla>
  </DomainObject.Predmet.OstaliListNazivFormated>
  <DomainObject.Predmet.OstaliListNazivFormatedOIB>
    <izvorni_sadrzaj>
      <item>Rade Pilipović, OIB 93799285122</item>
      <item>JUJNOVIĆ LUČIĆ MARKOVIĆ Odvjetničko društvo javno trgovačko društvo, OIB 46736017727</item>
      <item>Goran Jujnović Lučić, OIB 62461289936</item>
      <item>Rajko Marković</item>
      <item>Leila Marković</item>
      <item>Željka Krolo Ivanov</item>
      <item>Mirjana Oredić, OIB 28145298929</item>
    </izvorni_sadrzaj>
    <derivirana_varijabla naziv="DomainObject.Predmet.OstaliListNazivFormatedOIB_1">
      <item>Rade Pilipović, OIB 93799285122</item>
      <item>JUJNOVIĆ LUČIĆ MARKOVIĆ Odvjetničko društvo javno trgovačko društvo, OIB 46736017727</item>
      <item>Goran Jujnović Lučić, OIB 62461289936</item>
      <item>Rajko Marković</item>
      <item>Leila Marković</item>
      <item>Željka Krolo Ivanov</item>
      <item>Mirjana Oredić, OIB 28145298929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listopada 2020.</izvorni_sadrzaj>
    <derivirana_varijabla naziv="DomainObject.Datum_1">6. listopada 2020.</derivirana_varijabla>
  </DomainObject.Datum>
  <DomainObject.PoslovniBrojDokumenta>
    <izvorni_sadrzaj>St-2218/2019-57</izvorni_sadrzaj>
    <derivirana_varijabla naziv="DomainObject.PoslovniBrojDokumenta_1">St-2218/2019-57</derivirana_varijabla>
  </DomainObject.PoslovniBrojDokumenta>
  <DomainObject.Predmet.StrankaIDrugi>
    <izvorni_sadrzaj>CENTROGRADNJA d.o.o. i dr.</izvorni_sadrzaj>
    <derivirana_varijabla naziv="DomainObject.Predmet.StrankaIDrugi_1">CENTROGRADNJA d.o.o. i dr.</derivirana_varijabla>
  </DomainObject.Predmet.StrankaIDrugi>
  <DomainObject.Predmet.ProtustrankaIDrugi>
    <izvorni_sadrzaj>CENTROGRADNJA d.o.o.</izvorni_sadrzaj>
    <derivirana_varijabla naziv="DomainObject.Predmet.ProtustrankaIDrugi_1">CENTROGRADNJA d.o.o.</derivirana_varijabla>
  </DomainObject.Predmet.ProtustrankaIDrugi>
  <DomainObject.Predmet.StrankaIDrugiAdressOIB>
    <izvorni_sadrzaj>CENTROGRADNJA d.o.o., OIB 04722246743, 2. Plemićko 12, 10000 Zagreb i dr.</izvorni_sadrzaj>
    <derivirana_varijabla naziv="DomainObject.Predmet.StrankaIDrugiAdressOIB_1">CENTROGRADNJA d.o.o., OIB 04722246743, 2. Plemićko 12, 10000 Zagreb i dr.</derivirana_varijabla>
  </DomainObject.Predmet.StrankaIDrugiAdressOIB>
  <DomainObject.Predmet.ProtustrankaIDrugiAdressOIB>
    <izvorni_sadrzaj>CENTROGRADNJA d.o.o., OIB 04722246743, 2. Plemićko 12, 10000 Zagreb</izvorni_sadrzaj>
    <derivirana_varijabla naziv="DomainObject.Predmet.ProtustrankaIDrugiAdressOIB_1">CENTROGRADNJA d.o.o., OIB 04722246743, 2. Plemićko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CENTROGRADNJA d.o.o.</item>
      <item>CENTROGRADNJA d.o.o.</item>
      <item>Nada Pilipović</item>
      <item>Rade Pilipović</item>
      <item>JUJNOVIĆ LUČIĆ MARKOVIĆ Odvjetničko društvo javno trgovačko društvo</item>
      <item>Goran Jujnović Lučić</item>
      <item>Rajko Marković</item>
      <item>Leila Marković</item>
      <item>Željka Krolo Ivanov</item>
      <item>Mirjana Oredić</item>
    </izvorni_sadrzaj>
    <derivirana_varijabla naziv="DomainObject.Predmet.SudioniciListNaziv_1">
      <item>CENTROGRADNJA d.o.o.</item>
      <item>CENTROGRADNJA d.o.o.</item>
      <item>Nada Pilipović</item>
      <item>Rade Pilipović</item>
      <item>JUJNOVIĆ LUČIĆ MARKOVIĆ Odvjetničko društvo javno trgovačko društvo</item>
      <item>Goran Jujnović Lučić</item>
      <item>Rajko Marković</item>
      <item>Leila Marković</item>
      <item>Željka Krolo Ivanov</item>
      <item>Mirjana Oredić</item>
    </derivirana_varijabla>
  </DomainObject.Predmet.SudioniciListNaziv>
  <DomainObject.Predmet.SudioniciListAdressOIB>
    <izvorni_sadrzaj>
      <item>CENTROGRADNJA d.o.o., OIB 04722246743, 2. Plemićko 12,10000 Zagreb</item>
      <item>CENTROGRADNJA d.o.o., OIB 04722246743, 2. Plemićko 12,10000 Zagreb</item>
      <item>Nada Pilipović, OIB 99825552970, Ii. Plemićko 12,10000 Zagreb</item>
      <item>Rade Pilipović, OIB 93799285122, Našička Ulica 12,10000 Zagreb</item>
      <item>JUJNOVIĆ LUČIĆ MARKOVIĆ Odvjetničko društvo javno trgovačko društvo, OIB 46736017727, Strojarska cesta 20,10000 Zagreb</item>
      <item>Goran Jujnović Lučić, OIB 62461289936, Strojarska cesta 20,10000 Zagreb</item>
      <item>Rajko Marković, Strojarska cesta 20,10000 Zagreb</item>
      <item>Leila Marković, Strojarska cesta 20,10000 Zagreb</item>
      <item>Željka Krolo Ivanov, Strojarska cesta 20,10000 Zagreb</item>
      <item>Mirjana Oredić, OIB 28145298929, Dr. V. Mačeka 1,47000 Karlovac</item>
    </izvorni_sadrzaj>
    <derivirana_varijabla naziv="DomainObject.Predmet.SudioniciListAdressOIB_1">
      <item>CENTROGRADNJA d.o.o., OIB 04722246743, 2. Plemićko 12,10000 Zagreb</item>
      <item>CENTROGRADNJA d.o.o., OIB 04722246743, 2. Plemićko 12,10000 Zagreb</item>
      <item>Nada Pilipović, OIB 99825552970, Ii. Plemićko 12,10000 Zagreb</item>
      <item>Rade Pilipović, OIB 93799285122, Našička Ulica 12,10000 Zagreb</item>
      <item>JUJNOVIĆ LUČIĆ MARKOVIĆ Odvjetničko društvo javno trgovačko društvo, OIB 46736017727, Strojarska cesta 20,10000 Zagreb</item>
      <item>Goran Jujnović Lučić, OIB 62461289936, Strojarska cesta 20,10000 Zagreb</item>
      <item>Rajko Marković, Strojarska cesta 20,10000 Zagreb</item>
      <item>Leila Marković, Strojarska cesta 20,10000 Zagreb</item>
      <item>Željka Krolo Ivanov, Strojarska cesta 20,10000 Zagreb</item>
      <item>Mirjana Oredić, OIB 28145298929, Dr. V.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04722246743</item>
      <item>, OIB 04722246743</item>
      <item>, OIB 99825552970</item>
      <item>, OIB 93799285122</item>
      <item>, OIB 46736017727</item>
      <item>, OIB 62461289936</item>
      <item>, OIB null</item>
      <item>, OIB null</item>
      <item>, OIB null</item>
      <item>, OIB 28145298929</item>
    </izvorni_sadrzaj>
    <derivirana_varijabla naziv="DomainObject.Predmet.SudioniciListNazivOIB_1">
      <item>, OIB 04722246743</item>
      <item>, OIB 04722246743</item>
      <item>, OIB 99825552970</item>
      <item>, OIB 93799285122</item>
      <item>, OIB 46736017727</item>
      <item>, OIB 62461289936</item>
      <item>, OIB null</item>
      <item>, OIB null</item>
      <item>, OIB null</item>
      <item>, OIB 28145298929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rujna 2019.</izvorni_sadrzaj>
    <derivirana_varijabla naziv="DomainObject.Predmet.DatumPocetkaProcesa_1">10.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1F39A-225E-4D83-BD16-EA7332FC2C3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27</properties:Pages>
  <properties:Words>5813</properties:Words>
  <properties:Characters>36482</properties:Characters>
  <properties:Lines>2481</properties:Lines>
  <properties:Paragraphs>1442</properties:Paragraphs>
  <properties:TotalTime>73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2020-10-06T10:07:00Z</dcterms:created>
  <dc:creator>Ante Galić</dc:creator>
  <cp:lastModifiedBy>Valentina Gabud</cp:lastModifiedBy>
  <cp:lastPrinted>2019-10-10T07:06:00Z</cp:lastPrinted>
  <dcterms:modified xmlns:xsi="http://www.w3.org/2001/XMLSchema-instance" xsi:type="dcterms:W3CDTF">2020-10-06T12:53:00Z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St-2218/2019-57 / Zapisnik - Ročište radi ispitivanja tražbina (14. zapisnik o ispitivanju tražbina - ICMS.docx)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27</vt:i4>
  </prop:property>
</prop:Properties>
</file>